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51" w:type="dxa"/>
        <w:tblInd w:w="-34" w:type="dxa"/>
        <w:tblLayout w:type="fixed"/>
        <w:tblLook w:val="04A0" w:firstRow="1" w:lastRow="0" w:firstColumn="1" w:lastColumn="0" w:noHBand="0" w:noVBand="1"/>
      </w:tblPr>
      <w:tblGrid>
        <w:gridCol w:w="6663"/>
        <w:gridCol w:w="717"/>
        <w:gridCol w:w="571"/>
        <w:gridCol w:w="565"/>
        <w:gridCol w:w="1632"/>
        <w:gridCol w:w="626"/>
        <w:gridCol w:w="1559"/>
        <w:gridCol w:w="1559"/>
        <w:gridCol w:w="1559"/>
      </w:tblGrid>
      <w:tr w:rsidR="00BE7B40" w:rsidTr="00191EFF">
        <w:trPr>
          <w:cantSplit/>
        </w:trPr>
        <w:tc>
          <w:tcPr>
            <w:tcW w:w="6663" w:type="dxa"/>
            <w:tcBorders>
              <w:top w:val="nil"/>
              <w:left w:val="nil"/>
              <w:bottom w:val="nil"/>
              <w:right w:val="nil"/>
            </w:tcBorders>
            <w:shd w:val="clear" w:color="auto" w:fill="auto"/>
            <w:noWrap/>
            <w:vAlign w:val="bottom"/>
            <w:hideMark/>
          </w:tcPr>
          <w:p w:rsidR="00BE7B40" w:rsidRDefault="00BE7B40" w:rsidP="007E6CAB"/>
        </w:tc>
        <w:tc>
          <w:tcPr>
            <w:tcW w:w="717" w:type="dxa"/>
            <w:tcBorders>
              <w:top w:val="nil"/>
              <w:left w:val="nil"/>
              <w:bottom w:val="nil"/>
              <w:right w:val="nil"/>
            </w:tcBorders>
            <w:shd w:val="clear" w:color="auto" w:fill="auto"/>
            <w:noWrap/>
            <w:vAlign w:val="bottom"/>
            <w:hideMark/>
          </w:tcPr>
          <w:p w:rsidR="00BE7B40" w:rsidRDefault="00BE7B40" w:rsidP="007E6CAB"/>
        </w:tc>
        <w:tc>
          <w:tcPr>
            <w:tcW w:w="571" w:type="dxa"/>
            <w:tcBorders>
              <w:top w:val="nil"/>
              <w:left w:val="nil"/>
              <w:bottom w:val="nil"/>
              <w:right w:val="nil"/>
            </w:tcBorders>
            <w:shd w:val="clear" w:color="auto" w:fill="auto"/>
            <w:noWrap/>
            <w:vAlign w:val="bottom"/>
            <w:hideMark/>
          </w:tcPr>
          <w:p w:rsidR="00BE7B40" w:rsidRDefault="00BE7B40" w:rsidP="007E6CAB"/>
        </w:tc>
        <w:tc>
          <w:tcPr>
            <w:tcW w:w="565" w:type="dxa"/>
            <w:tcBorders>
              <w:top w:val="nil"/>
              <w:left w:val="nil"/>
              <w:bottom w:val="nil"/>
              <w:right w:val="nil"/>
            </w:tcBorders>
            <w:shd w:val="clear" w:color="auto" w:fill="auto"/>
            <w:noWrap/>
            <w:vAlign w:val="bottom"/>
            <w:hideMark/>
          </w:tcPr>
          <w:p w:rsidR="00BE7B40" w:rsidRDefault="00BE7B40" w:rsidP="007E6CAB">
            <w:pPr>
              <w:jc w:val="right"/>
            </w:pPr>
          </w:p>
        </w:tc>
        <w:tc>
          <w:tcPr>
            <w:tcW w:w="1632" w:type="dxa"/>
            <w:tcBorders>
              <w:top w:val="nil"/>
              <w:left w:val="nil"/>
              <w:bottom w:val="nil"/>
              <w:right w:val="nil"/>
            </w:tcBorders>
            <w:shd w:val="clear" w:color="auto" w:fill="auto"/>
            <w:noWrap/>
            <w:vAlign w:val="bottom"/>
            <w:hideMark/>
          </w:tcPr>
          <w:p w:rsidR="00BE7B40" w:rsidRDefault="00BE7B40" w:rsidP="007E6CAB">
            <w:pPr>
              <w:jc w:val="right"/>
            </w:pPr>
          </w:p>
        </w:tc>
        <w:tc>
          <w:tcPr>
            <w:tcW w:w="626" w:type="dxa"/>
            <w:tcBorders>
              <w:top w:val="nil"/>
              <w:left w:val="nil"/>
              <w:bottom w:val="nil"/>
              <w:right w:val="nil"/>
            </w:tcBorders>
            <w:shd w:val="clear" w:color="auto" w:fill="auto"/>
            <w:noWrap/>
            <w:vAlign w:val="bottom"/>
            <w:hideMark/>
          </w:tcPr>
          <w:p w:rsidR="00BE7B40" w:rsidRDefault="00BE7B40" w:rsidP="007E6CAB"/>
        </w:tc>
        <w:tc>
          <w:tcPr>
            <w:tcW w:w="1559" w:type="dxa"/>
            <w:tcBorders>
              <w:top w:val="nil"/>
              <w:left w:val="nil"/>
              <w:bottom w:val="nil"/>
              <w:right w:val="nil"/>
            </w:tcBorders>
            <w:shd w:val="clear" w:color="auto" w:fill="auto"/>
            <w:noWrap/>
            <w:vAlign w:val="bottom"/>
            <w:hideMark/>
          </w:tcPr>
          <w:p w:rsidR="00BE7B40" w:rsidRDefault="00BE7B40" w:rsidP="007E6CAB"/>
        </w:tc>
        <w:tc>
          <w:tcPr>
            <w:tcW w:w="3118" w:type="dxa"/>
            <w:gridSpan w:val="2"/>
            <w:tcBorders>
              <w:top w:val="nil"/>
              <w:left w:val="nil"/>
              <w:bottom w:val="nil"/>
              <w:right w:val="nil"/>
            </w:tcBorders>
            <w:shd w:val="clear" w:color="auto" w:fill="auto"/>
            <w:vAlign w:val="center"/>
            <w:hideMark/>
          </w:tcPr>
          <w:p w:rsidR="00BE7B40" w:rsidRDefault="00BE7B40" w:rsidP="007E6CAB">
            <w:r>
              <w:t>Приложение 6</w:t>
            </w:r>
          </w:p>
        </w:tc>
      </w:tr>
      <w:tr w:rsidR="00BE7B40" w:rsidTr="00191EFF">
        <w:trPr>
          <w:cantSplit/>
        </w:trPr>
        <w:tc>
          <w:tcPr>
            <w:tcW w:w="6663" w:type="dxa"/>
            <w:tcBorders>
              <w:top w:val="nil"/>
              <w:left w:val="nil"/>
              <w:bottom w:val="nil"/>
              <w:right w:val="nil"/>
            </w:tcBorders>
            <w:shd w:val="clear" w:color="auto" w:fill="auto"/>
            <w:noWrap/>
            <w:vAlign w:val="bottom"/>
            <w:hideMark/>
          </w:tcPr>
          <w:p w:rsidR="00BE7B40" w:rsidRDefault="00BE7B40" w:rsidP="007E6CAB"/>
        </w:tc>
        <w:tc>
          <w:tcPr>
            <w:tcW w:w="717" w:type="dxa"/>
            <w:tcBorders>
              <w:top w:val="nil"/>
              <w:left w:val="nil"/>
              <w:bottom w:val="nil"/>
              <w:right w:val="nil"/>
            </w:tcBorders>
            <w:shd w:val="clear" w:color="auto" w:fill="auto"/>
            <w:noWrap/>
            <w:vAlign w:val="bottom"/>
            <w:hideMark/>
          </w:tcPr>
          <w:p w:rsidR="00BE7B40" w:rsidRDefault="00BE7B40" w:rsidP="007E6CAB"/>
        </w:tc>
        <w:tc>
          <w:tcPr>
            <w:tcW w:w="571" w:type="dxa"/>
            <w:tcBorders>
              <w:top w:val="nil"/>
              <w:left w:val="nil"/>
              <w:bottom w:val="nil"/>
              <w:right w:val="nil"/>
            </w:tcBorders>
            <w:shd w:val="clear" w:color="auto" w:fill="auto"/>
            <w:noWrap/>
            <w:vAlign w:val="bottom"/>
            <w:hideMark/>
          </w:tcPr>
          <w:p w:rsidR="00BE7B40" w:rsidRDefault="00BE7B40" w:rsidP="007E6CAB"/>
        </w:tc>
        <w:tc>
          <w:tcPr>
            <w:tcW w:w="565" w:type="dxa"/>
            <w:tcBorders>
              <w:top w:val="nil"/>
              <w:left w:val="nil"/>
              <w:bottom w:val="nil"/>
              <w:right w:val="nil"/>
            </w:tcBorders>
            <w:shd w:val="clear" w:color="auto" w:fill="auto"/>
            <w:noWrap/>
            <w:vAlign w:val="bottom"/>
            <w:hideMark/>
          </w:tcPr>
          <w:p w:rsidR="00BE7B40" w:rsidRDefault="00BE7B40" w:rsidP="007E6CAB">
            <w:pPr>
              <w:jc w:val="right"/>
            </w:pPr>
          </w:p>
        </w:tc>
        <w:tc>
          <w:tcPr>
            <w:tcW w:w="1632" w:type="dxa"/>
            <w:tcBorders>
              <w:top w:val="nil"/>
              <w:left w:val="nil"/>
              <w:bottom w:val="nil"/>
              <w:right w:val="nil"/>
            </w:tcBorders>
            <w:shd w:val="clear" w:color="auto" w:fill="auto"/>
            <w:noWrap/>
            <w:vAlign w:val="bottom"/>
            <w:hideMark/>
          </w:tcPr>
          <w:p w:rsidR="00BE7B40" w:rsidRDefault="00BE7B40" w:rsidP="007E6CAB">
            <w:pPr>
              <w:jc w:val="right"/>
            </w:pPr>
          </w:p>
        </w:tc>
        <w:tc>
          <w:tcPr>
            <w:tcW w:w="626" w:type="dxa"/>
            <w:tcBorders>
              <w:top w:val="nil"/>
              <w:left w:val="nil"/>
              <w:bottom w:val="nil"/>
              <w:right w:val="nil"/>
            </w:tcBorders>
            <w:shd w:val="clear" w:color="auto" w:fill="auto"/>
            <w:noWrap/>
            <w:vAlign w:val="bottom"/>
            <w:hideMark/>
          </w:tcPr>
          <w:p w:rsidR="00BE7B40" w:rsidRDefault="00BE7B40" w:rsidP="007E6CAB"/>
        </w:tc>
        <w:tc>
          <w:tcPr>
            <w:tcW w:w="1559" w:type="dxa"/>
            <w:tcBorders>
              <w:top w:val="nil"/>
              <w:left w:val="nil"/>
              <w:bottom w:val="nil"/>
              <w:right w:val="nil"/>
            </w:tcBorders>
            <w:shd w:val="clear" w:color="auto" w:fill="auto"/>
            <w:noWrap/>
            <w:vAlign w:val="bottom"/>
            <w:hideMark/>
          </w:tcPr>
          <w:p w:rsidR="00BE7B40" w:rsidRDefault="00BE7B40" w:rsidP="007E6CAB"/>
        </w:tc>
        <w:tc>
          <w:tcPr>
            <w:tcW w:w="3118" w:type="dxa"/>
            <w:gridSpan w:val="2"/>
            <w:tcBorders>
              <w:top w:val="nil"/>
              <w:left w:val="nil"/>
              <w:bottom w:val="nil"/>
              <w:right w:val="nil"/>
            </w:tcBorders>
            <w:shd w:val="clear" w:color="auto" w:fill="auto"/>
            <w:vAlign w:val="center"/>
            <w:hideMark/>
          </w:tcPr>
          <w:p w:rsidR="00BE7B40" w:rsidRDefault="00BE7B40" w:rsidP="007E6CAB">
            <w:r>
              <w:t>к решению Саратовской</w:t>
            </w:r>
            <w:r>
              <w:br/>
              <w:t>городской Думы</w:t>
            </w:r>
          </w:p>
        </w:tc>
      </w:tr>
      <w:tr w:rsidR="00BE7B40" w:rsidTr="00191EFF">
        <w:trPr>
          <w:cantSplit/>
        </w:trPr>
        <w:tc>
          <w:tcPr>
            <w:tcW w:w="6663" w:type="dxa"/>
            <w:tcBorders>
              <w:top w:val="nil"/>
              <w:left w:val="nil"/>
              <w:bottom w:val="nil"/>
              <w:right w:val="nil"/>
            </w:tcBorders>
            <w:shd w:val="clear" w:color="auto" w:fill="auto"/>
            <w:noWrap/>
            <w:vAlign w:val="bottom"/>
            <w:hideMark/>
          </w:tcPr>
          <w:p w:rsidR="00BE7B40" w:rsidRDefault="00BE7B40" w:rsidP="007E6CAB"/>
        </w:tc>
        <w:tc>
          <w:tcPr>
            <w:tcW w:w="717" w:type="dxa"/>
            <w:tcBorders>
              <w:top w:val="nil"/>
              <w:left w:val="nil"/>
              <w:bottom w:val="nil"/>
              <w:right w:val="nil"/>
            </w:tcBorders>
            <w:shd w:val="clear" w:color="auto" w:fill="auto"/>
            <w:noWrap/>
            <w:vAlign w:val="bottom"/>
            <w:hideMark/>
          </w:tcPr>
          <w:p w:rsidR="00BE7B40" w:rsidRDefault="00BE7B40" w:rsidP="007E6CAB"/>
        </w:tc>
        <w:tc>
          <w:tcPr>
            <w:tcW w:w="571" w:type="dxa"/>
            <w:tcBorders>
              <w:top w:val="nil"/>
              <w:left w:val="nil"/>
              <w:bottom w:val="nil"/>
              <w:right w:val="nil"/>
            </w:tcBorders>
            <w:shd w:val="clear" w:color="auto" w:fill="auto"/>
            <w:noWrap/>
            <w:vAlign w:val="bottom"/>
            <w:hideMark/>
          </w:tcPr>
          <w:p w:rsidR="00BE7B40" w:rsidRDefault="00BE7B40" w:rsidP="007E6CAB"/>
        </w:tc>
        <w:tc>
          <w:tcPr>
            <w:tcW w:w="565" w:type="dxa"/>
            <w:tcBorders>
              <w:top w:val="nil"/>
              <w:left w:val="nil"/>
              <w:bottom w:val="nil"/>
              <w:right w:val="nil"/>
            </w:tcBorders>
            <w:shd w:val="clear" w:color="auto" w:fill="auto"/>
            <w:noWrap/>
            <w:vAlign w:val="bottom"/>
            <w:hideMark/>
          </w:tcPr>
          <w:p w:rsidR="00BE7B40" w:rsidRDefault="00BE7B40" w:rsidP="007E6CAB">
            <w:pPr>
              <w:jc w:val="right"/>
            </w:pPr>
          </w:p>
        </w:tc>
        <w:tc>
          <w:tcPr>
            <w:tcW w:w="1632" w:type="dxa"/>
            <w:tcBorders>
              <w:top w:val="nil"/>
              <w:left w:val="nil"/>
              <w:bottom w:val="nil"/>
              <w:right w:val="nil"/>
            </w:tcBorders>
            <w:shd w:val="clear" w:color="auto" w:fill="auto"/>
            <w:noWrap/>
            <w:vAlign w:val="bottom"/>
            <w:hideMark/>
          </w:tcPr>
          <w:p w:rsidR="00BE7B40" w:rsidRDefault="00BE7B40" w:rsidP="007E6CAB">
            <w:pPr>
              <w:jc w:val="right"/>
            </w:pPr>
          </w:p>
        </w:tc>
        <w:tc>
          <w:tcPr>
            <w:tcW w:w="626" w:type="dxa"/>
            <w:tcBorders>
              <w:top w:val="nil"/>
              <w:left w:val="nil"/>
              <w:bottom w:val="nil"/>
              <w:right w:val="nil"/>
            </w:tcBorders>
            <w:shd w:val="clear" w:color="auto" w:fill="auto"/>
            <w:noWrap/>
            <w:vAlign w:val="bottom"/>
            <w:hideMark/>
          </w:tcPr>
          <w:p w:rsidR="00BE7B40" w:rsidRDefault="00BE7B40" w:rsidP="007E6CAB"/>
        </w:tc>
        <w:tc>
          <w:tcPr>
            <w:tcW w:w="1559" w:type="dxa"/>
            <w:tcBorders>
              <w:top w:val="nil"/>
              <w:left w:val="nil"/>
              <w:bottom w:val="nil"/>
              <w:right w:val="nil"/>
            </w:tcBorders>
            <w:shd w:val="clear" w:color="auto" w:fill="auto"/>
            <w:noWrap/>
            <w:vAlign w:val="bottom"/>
            <w:hideMark/>
          </w:tcPr>
          <w:p w:rsidR="00BE7B40" w:rsidRDefault="00BE7B40" w:rsidP="007E6CAB"/>
        </w:tc>
        <w:tc>
          <w:tcPr>
            <w:tcW w:w="3118" w:type="dxa"/>
            <w:gridSpan w:val="2"/>
            <w:tcBorders>
              <w:top w:val="nil"/>
              <w:left w:val="nil"/>
              <w:bottom w:val="nil"/>
              <w:right w:val="nil"/>
            </w:tcBorders>
            <w:shd w:val="clear" w:color="auto" w:fill="auto"/>
            <w:vAlign w:val="center"/>
            <w:hideMark/>
          </w:tcPr>
          <w:p w:rsidR="00BE7B40" w:rsidRDefault="00DC313E" w:rsidP="00797A22">
            <w:r>
              <w:t xml:space="preserve">от </w:t>
            </w:r>
            <w:r w:rsidR="00797A22">
              <w:t xml:space="preserve">19.04.2018 </w:t>
            </w:r>
            <w:r>
              <w:t>№</w:t>
            </w:r>
            <w:r w:rsidR="00797A22">
              <w:t xml:space="preserve"> 33-246</w:t>
            </w:r>
          </w:p>
        </w:tc>
      </w:tr>
      <w:tr w:rsidR="00BE7B40" w:rsidTr="00191EFF">
        <w:trPr>
          <w:cantSplit/>
        </w:trPr>
        <w:tc>
          <w:tcPr>
            <w:tcW w:w="6663" w:type="dxa"/>
            <w:tcBorders>
              <w:top w:val="nil"/>
              <w:left w:val="nil"/>
              <w:bottom w:val="nil"/>
              <w:right w:val="nil"/>
            </w:tcBorders>
            <w:shd w:val="clear" w:color="auto" w:fill="auto"/>
            <w:noWrap/>
            <w:vAlign w:val="bottom"/>
            <w:hideMark/>
          </w:tcPr>
          <w:p w:rsidR="00BE7B40" w:rsidRDefault="00BE7B40" w:rsidP="007E6CAB"/>
        </w:tc>
        <w:tc>
          <w:tcPr>
            <w:tcW w:w="717" w:type="dxa"/>
            <w:tcBorders>
              <w:top w:val="nil"/>
              <w:left w:val="nil"/>
              <w:bottom w:val="nil"/>
              <w:right w:val="nil"/>
            </w:tcBorders>
            <w:shd w:val="clear" w:color="auto" w:fill="auto"/>
            <w:noWrap/>
            <w:vAlign w:val="bottom"/>
            <w:hideMark/>
          </w:tcPr>
          <w:p w:rsidR="00BE7B40" w:rsidRDefault="00BE7B40" w:rsidP="007E6CAB"/>
        </w:tc>
        <w:tc>
          <w:tcPr>
            <w:tcW w:w="571" w:type="dxa"/>
            <w:tcBorders>
              <w:top w:val="nil"/>
              <w:left w:val="nil"/>
              <w:bottom w:val="nil"/>
              <w:right w:val="nil"/>
            </w:tcBorders>
            <w:shd w:val="clear" w:color="auto" w:fill="auto"/>
            <w:noWrap/>
            <w:vAlign w:val="bottom"/>
            <w:hideMark/>
          </w:tcPr>
          <w:p w:rsidR="00BE7B40" w:rsidRDefault="00BE7B40" w:rsidP="007E6CAB"/>
        </w:tc>
        <w:tc>
          <w:tcPr>
            <w:tcW w:w="565" w:type="dxa"/>
            <w:tcBorders>
              <w:top w:val="nil"/>
              <w:left w:val="nil"/>
              <w:bottom w:val="nil"/>
              <w:right w:val="nil"/>
            </w:tcBorders>
            <w:shd w:val="clear" w:color="auto" w:fill="auto"/>
            <w:noWrap/>
            <w:vAlign w:val="bottom"/>
            <w:hideMark/>
          </w:tcPr>
          <w:p w:rsidR="00BE7B40" w:rsidRDefault="00BE7B40" w:rsidP="007E6CAB"/>
        </w:tc>
        <w:tc>
          <w:tcPr>
            <w:tcW w:w="1632" w:type="dxa"/>
            <w:tcBorders>
              <w:top w:val="nil"/>
              <w:left w:val="nil"/>
              <w:bottom w:val="nil"/>
              <w:right w:val="nil"/>
            </w:tcBorders>
            <w:shd w:val="clear" w:color="auto" w:fill="auto"/>
            <w:noWrap/>
            <w:vAlign w:val="bottom"/>
            <w:hideMark/>
          </w:tcPr>
          <w:p w:rsidR="00BE7B40" w:rsidRDefault="00BE7B40" w:rsidP="007E6CAB">
            <w:r>
              <w:t xml:space="preserve">  </w:t>
            </w:r>
          </w:p>
        </w:tc>
        <w:tc>
          <w:tcPr>
            <w:tcW w:w="626" w:type="dxa"/>
            <w:tcBorders>
              <w:top w:val="nil"/>
              <w:left w:val="nil"/>
              <w:bottom w:val="nil"/>
              <w:right w:val="nil"/>
            </w:tcBorders>
            <w:shd w:val="clear" w:color="auto" w:fill="auto"/>
            <w:noWrap/>
            <w:vAlign w:val="bottom"/>
            <w:hideMark/>
          </w:tcPr>
          <w:p w:rsidR="00BE7B40" w:rsidRDefault="00BE7B40" w:rsidP="007E6CAB"/>
        </w:tc>
        <w:tc>
          <w:tcPr>
            <w:tcW w:w="1559" w:type="dxa"/>
            <w:tcBorders>
              <w:top w:val="nil"/>
              <w:left w:val="nil"/>
              <w:bottom w:val="nil"/>
              <w:right w:val="nil"/>
            </w:tcBorders>
            <w:shd w:val="clear" w:color="auto" w:fill="auto"/>
            <w:noWrap/>
            <w:vAlign w:val="bottom"/>
            <w:hideMark/>
          </w:tcPr>
          <w:p w:rsidR="00BE7B40" w:rsidRDefault="00BE7B40" w:rsidP="007E6CAB">
            <w:r>
              <w:t xml:space="preserve">  </w:t>
            </w:r>
          </w:p>
        </w:tc>
        <w:tc>
          <w:tcPr>
            <w:tcW w:w="1559" w:type="dxa"/>
            <w:tcBorders>
              <w:top w:val="nil"/>
              <w:left w:val="nil"/>
              <w:bottom w:val="nil"/>
              <w:right w:val="nil"/>
            </w:tcBorders>
            <w:shd w:val="clear" w:color="auto" w:fill="auto"/>
            <w:noWrap/>
            <w:vAlign w:val="bottom"/>
            <w:hideMark/>
          </w:tcPr>
          <w:p w:rsidR="00BE7B40" w:rsidRDefault="00BE7B40" w:rsidP="007E6CAB"/>
        </w:tc>
        <w:tc>
          <w:tcPr>
            <w:tcW w:w="1559" w:type="dxa"/>
            <w:tcBorders>
              <w:top w:val="nil"/>
              <w:left w:val="nil"/>
              <w:bottom w:val="nil"/>
              <w:right w:val="nil"/>
            </w:tcBorders>
            <w:shd w:val="clear" w:color="auto" w:fill="auto"/>
            <w:noWrap/>
            <w:vAlign w:val="bottom"/>
            <w:hideMark/>
          </w:tcPr>
          <w:p w:rsidR="00BE7B40" w:rsidRDefault="00BE7B40" w:rsidP="007E6CAB"/>
        </w:tc>
      </w:tr>
      <w:tr w:rsidR="00BE7B40" w:rsidTr="00191EFF">
        <w:trPr>
          <w:cantSplit/>
        </w:trPr>
        <w:tc>
          <w:tcPr>
            <w:tcW w:w="15451" w:type="dxa"/>
            <w:gridSpan w:val="9"/>
            <w:tcBorders>
              <w:top w:val="nil"/>
              <w:left w:val="nil"/>
              <w:bottom w:val="nil"/>
              <w:right w:val="nil"/>
            </w:tcBorders>
            <w:shd w:val="clear" w:color="auto" w:fill="auto"/>
            <w:vAlign w:val="bottom"/>
            <w:hideMark/>
          </w:tcPr>
          <w:p w:rsidR="003C0DC0" w:rsidRDefault="00BE7B40" w:rsidP="007E6CAB">
            <w:pPr>
              <w:jc w:val="center"/>
              <w:rPr>
                <w:sz w:val="2"/>
                <w:szCs w:val="2"/>
              </w:rPr>
            </w:pPr>
            <w:r>
              <w:t xml:space="preserve">Ведомственная структура расходов бюджета муниципального образования «Город Саратов» на 2018 год </w:t>
            </w:r>
          </w:p>
          <w:p w:rsidR="00BE7B40" w:rsidRDefault="00BE7B40" w:rsidP="007E6CAB">
            <w:pPr>
              <w:jc w:val="center"/>
            </w:pPr>
            <w:r>
              <w:t>и на плановый период 2019 и 2020 годов</w:t>
            </w:r>
          </w:p>
        </w:tc>
      </w:tr>
      <w:tr w:rsidR="00BE7B40" w:rsidTr="00191EFF">
        <w:trPr>
          <w:cantSplit/>
        </w:trPr>
        <w:tc>
          <w:tcPr>
            <w:tcW w:w="6663" w:type="dxa"/>
            <w:tcBorders>
              <w:top w:val="nil"/>
              <w:left w:val="nil"/>
              <w:bottom w:val="nil"/>
              <w:right w:val="nil"/>
            </w:tcBorders>
            <w:shd w:val="clear" w:color="auto" w:fill="auto"/>
            <w:vAlign w:val="bottom"/>
            <w:hideMark/>
          </w:tcPr>
          <w:p w:rsidR="00BE7B40" w:rsidRDefault="00BE7B40" w:rsidP="007E6CAB">
            <w:pPr>
              <w:jc w:val="center"/>
            </w:pPr>
          </w:p>
        </w:tc>
        <w:tc>
          <w:tcPr>
            <w:tcW w:w="717" w:type="dxa"/>
            <w:tcBorders>
              <w:top w:val="nil"/>
              <w:left w:val="nil"/>
              <w:bottom w:val="nil"/>
              <w:right w:val="nil"/>
            </w:tcBorders>
            <w:shd w:val="clear" w:color="auto" w:fill="auto"/>
            <w:vAlign w:val="bottom"/>
            <w:hideMark/>
          </w:tcPr>
          <w:p w:rsidR="00BE7B40" w:rsidRDefault="00BE7B40" w:rsidP="007E6CAB">
            <w:pPr>
              <w:jc w:val="center"/>
            </w:pPr>
          </w:p>
        </w:tc>
        <w:tc>
          <w:tcPr>
            <w:tcW w:w="571" w:type="dxa"/>
            <w:tcBorders>
              <w:top w:val="nil"/>
              <w:left w:val="nil"/>
              <w:bottom w:val="nil"/>
              <w:right w:val="nil"/>
            </w:tcBorders>
            <w:shd w:val="clear" w:color="auto" w:fill="auto"/>
            <w:vAlign w:val="bottom"/>
            <w:hideMark/>
          </w:tcPr>
          <w:p w:rsidR="00BE7B40" w:rsidRDefault="00BE7B40" w:rsidP="007E6CAB">
            <w:pPr>
              <w:jc w:val="center"/>
            </w:pPr>
          </w:p>
        </w:tc>
        <w:tc>
          <w:tcPr>
            <w:tcW w:w="565" w:type="dxa"/>
            <w:tcBorders>
              <w:top w:val="nil"/>
              <w:left w:val="nil"/>
              <w:bottom w:val="nil"/>
              <w:right w:val="nil"/>
            </w:tcBorders>
            <w:shd w:val="clear" w:color="auto" w:fill="auto"/>
            <w:vAlign w:val="bottom"/>
            <w:hideMark/>
          </w:tcPr>
          <w:p w:rsidR="00BE7B40" w:rsidRDefault="00BE7B40" w:rsidP="007E6CAB">
            <w:pPr>
              <w:jc w:val="center"/>
            </w:pPr>
          </w:p>
        </w:tc>
        <w:tc>
          <w:tcPr>
            <w:tcW w:w="1632" w:type="dxa"/>
            <w:tcBorders>
              <w:top w:val="nil"/>
              <w:left w:val="nil"/>
              <w:bottom w:val="nil"/>
              <w:right w:val="nil"/>
            </w:tcBorders>
            <w:shd w:val="clear" w:color="auto" w:fill="auto"/>
            <w:vAlign w:val="bottom"/>
            <w:hideMark/>
          </w:tcPr>
          <w:p w:rsidR="00BE7B40" w:rsidRDefault="00BE7B40" w:rsidP="007E6CAB">
            <w:pPr>
              <w:jc w:val="center"/>
            </w:pPr>
          </w:p>
        </w:tc>
        <w:tc>
          <w:tcPr>
            <w:tcW w:w="626" w:type="dxa"/>
            <w:tcBorders>
              <w:top w:val="nil"/>
              <w:left w:val="nil"/>
              <w:bottom w:val="nil"/>
              <w:right w:val="nil"/>
            </w:tcBorders>
            <w:shd w:val="clear" w:color="auto" w:fill="auto"/>
            <w:vAlign w:val="bottom"/>
            <w:hideMark/>
          </w:tcPr>
          <w:p w:rsidR="00BE7B40" w:rsidRDefault="00BE7B40" w:rsidP="007E6CAB">
            <w:pPr>
              <w:jc w:val="center"/>
            </w:pPr>
          </w:p>
        </w:tc>
        <w:tc>
          <w:tcPr>
            <w:tcW w:w="1559" w:type="dxa"/>
            <w:tcBorders>
              <w:top w:val="nil"/>
              <w:left w:val="nil"/>
              <w:bottom w:val="nil"/>
              <w:right w:val="nil"/>
            </w:tcBorders>
            <w:shd w:val="clear" w:color="auto" w:fill="auto"/>
            <w:vAlign w:val="bottom"/>
            <w:hideMark/>
          </w:tcPr>
          <w:p w:rsidR="00BE7B40" w:rsidRDefault="00BE7B40" w:rsidP="007E6CAB">
            <w:pPr>
              <w:jc w:val="center"/>
            </w:pPr>
          </w:p>
        </w:tc>
        <w:tc>
          <w:tcPr>
            <w:tcW w:w="1559" w:type="dxa"/>
            <w:tcBorders>
              <w:top w:val="nil"/>
              <w:left w:val="nil"/>
              <w:bottom w:val="nil"/>
              <w:right w:val="nil"/>
            </w:tcBorders>
            <w:shd w:val="clear" w:color="auto" w:fill="auto"/>
            <w:vAlign w:val="bottom"/>
            <w:hideMark/>
          </w:tcPr>
          <w:p w:rsidR="00BE7B40" w:rsidRDefault="00BE7B40" w:rsidP="007E6CAB">
            <w:pPr>
              <w:jc w:val="center"/>
            </w:pPr>
          </w:p>
        </w:tc>
        <w:tc>
          <w:tcPr>
            <w:tcW w:w="1559" w:type="dxa"/>
            <w:tcBorders>
              <w:top w:val="nil"/>
              <w:left w:val="nil"/>
              <w:bottom w:val="nil"/>
              <w:right w:val="nil"/>
            </w:tcBorders>
            <w:shd w:val="clear" w:color="auto" w:fill="auto"/>
            <w:vAlign w:val="bottom"/>
            <w:hideMark/>
          </w:tcPr>
          <w:p w:rsidR="00BE7B40" w:rsidRDefault="00BE7B40" w:rsidP="007E6CAB">
            <w:pPr>
              <w:jc w:val="center"/>
            </w:pPr>
          </w:p>
        </w:tc>
      </w:tr>
      <w:tr w:rsidR="00BE7B40" w:rsidTr="00191EFF">
        <w:trPr>
          <w:cantSplit/>
        </w:trPr>
        <w:tc>
          <w:tcPr>
            <w:tcW w:w="6663" w:type="dxa"/>
            <w:tcBorders>
              <w:top w:val="nil"/>
              <w:left w:val="nil"/>
              <w:bottom w:val="single" w:sz="4" w:space="0" w:color="auto"/>
              <w:right w:val="nil"/>
            </w:tcBorders>
            <w:shd w:val="clear" w:color="auto" w:fill="auto"/>
            <w:noWrap/>
            <w:vAlign w:val="bottom"/>
            <w:hideMark/>
          </w:tcPr>
          <w:p w:rsidR="00BE7B40" w:rsidRDefault="00BE7B40" w:rsidP="007E6CAB"/>
        </w:tc>
        <w:tc>
          <w:tcPr>
            <w:tcW w:w="717" w:type="dxa"/>
            <w:tcBorders>
              <w:top w:val="nil"/>
              <w:left w:val="nil"/>
              <w:bottom w:val="single" w:sz="4" w:space="0" w:color="auto"/>
              <w:right w:val="nil"/>
            </w:tcBorders>
            <w:shd w:val="clear" w:color="auto" w:fill="auto"/>
            <w:noWrap/>
            <w:vAlign w:val="bottom"/>
            <w:hideMark/>
          </w:tcPr>
          <w:p w:rsidR="00BE7B40" w:rsidRDefault="00BE7B40" w:rsidP="007E6CAB"/>
        </w:tc>
        <w:tc>
          <w:tcPr>
            <w:tcW w:w="571" w:type="dxa"/>
            <w:tcBorders>
              <w:top w:val="nil"/>
              <w:left w:val="nil"/>
              <w:bottom w:val="single" w:sz="4" w:space="0" w:color="auto"/>
              <w:right w:val="nil"/>
            </w:tcBorders>
            <w:shd w:val="clear" w:color="auto" w:fill="auto"/>
            <w:noWrap/>
            <w:vAlign w:val="bottom"/>
            <w:hideMark/>
          </w:tcPr>
          <w:p w:rsidR="00BE7B40" w:rsidRDefault="00BE7B40" w:rsidP="007E6CAB">
            <w:r>
              <w:t xml:space="preserve"> </w:t>
            </w:r>
          </w:p>
        </w:tc>
        <w:tc>
          <w:tcPr>
            <w:tcW w:w="565" w:type="dxa"/>
            <w:tcBorders>
              <w:top w:val="nil"/>
              <w:left w:val="nil"/>
              <w:bottom w:val="single" w:sz="4" w:space="0" w:color="auto"/>
              <w:right w:val="nil"/>
            </w:tcBorders>
            <w:shd w:val="clear" w:color="auto" w:fill="auto"/>
            <w:noWrap/>
            <w:vAlign w:val="bottom"/>
            <w:hideMark/>
          </w:tcPr>
          <w:p w:rsidR="00BE7B40" w:rsidRDefault="00BE7B40" w:rsidP="007E6CAB"/>
        </w:tc>
        <w:tc>
          <w:tcPr>
            <w:tcW w:w="1632" w:type="dxa"/>
            <w:tcBorders>
              <w:top w:val="nil"/>
              <w:left w:val="nil"/>
              <w:bottom w:val="single" w:sz="4" w:space="0" w:color="auto"/>
              <w:right w:val="nil"/>
            </w:tcBorders>
            <w:shd w:val="clear" w:color="auto" w:fill="auto"/>
            <w:noWrap/>
            <w:vAlign w:val="bottom"/>
            <w:hideMark/>
          </w:tcPr>
          <w:p w:rsidR="00BE7B40" w:rsidRDefault="00BE7B40" w:rsidP="007E6CAB"/>
        </w:tc>
        <w:tc>
          <w:tcPr>
            <w:tcW w:w="626" w:type="dxa"/>
            <w:tcBorders>
              <w:top w:val="nil"/>
              <w:left w:val="nil"/>
              <w:bottom w:val="single" w:sz="4" w:space="0" w:color="auto"/>
              <w:right w:val="nil"/>
            </w:tcBorders>
            <w:shd w:val="clear" w:color="auto" w:fill="auto"/>
            <w:noWrap/>
            <w:vAlign w:val="bottom"/>
            <w:hideMark/>
          </w:tcPr>
          <w:p w:rsidR="00BE7B40" w:rsidRDefault="00BE7B40" w:rsidP="007E6CAB"/>
        </w:tc>
        <w:tc>
          <w:tcPr>
            <w:tcW w:w="1559" w:type="dxa"/>
            <w:tcBorders>
              <w:top w:val="nil"/>
              <w:left w:val="nil"/>
              <w:bottom w:val="single" w:sz="4" w:space="0" w:color="auto"/>
              <w:right w:val="nil"/>
            </w:tcBorders>
            <w:shd w:val="clear" w:color="auto" w:fill="auto"/>
            <w:noWrap/>
            <w:vAlign w:val="bottom"/>
            <w:hideMark/>
          </w:tcPr>
          <w:p w:rsidR="00BE7B40" w:rsidRDefault="00BE7B40" w:rsidP="007E6CAB"/>
        </w:tc>
        <w:tc>
          <w:tcPr>
            <w:tcW w:w="1559" w:type="dxa"/>
            <w:tcBorders>
              <w:top w:val="nil"/>
              <w:left w:val="nil"/>
              <w:bottom w:val="single" w:sz="4" w:space="0" w:color="auto"/>
              <w:right w:val="nil"/>
            </w:tcBorders>
            <w:shd w:val="clear" w:color="auto" w:fill="auto"/>
            <w:noWrap/>
            <w:vAlign w:val="bottom"/>
            <w:hideMark/>
          </w:tcPr>
          <w:p w:rsidR="00BE7B40" w:rsidRDefault="00BE7B40" w:rsidP="007E6CAB"/>
        </w:tc>
        <w:tc>
          <w:tcPr>
            <w:tcW w:w="1559" w:type="dxa"/>
            <w:tcBorders>
              <w:top w:val="nil"/>
              <w:left w:val="nil"/>
              <w:bottom w:val="single" w:sz="4" w:space="0" w:color="auto"/>
              <w:right w:val="nil"/>
            </w:tcBorders>
            <w:shd w:val="clear" w:color="auto" w:fill="auto"/>
            <w:noWrap/>
            <w:vAlign w:val="bottom"/>
            <w:hideMark/>
          </w:tcPr>
          <w:p w:rsidR="00BE7B40" w:rsidRDefault="00BE7B40" w:rsidP="007E6CAB">
            <w:pPr>
              <w:jc w:val="right"/>
            </w:pPr>
            <w:r>
              <w:t>тыс. руб.</w:t>
            </w:r>
          </w:p>
        </w:tc>
      </w:tr>
      <w:tr w:rsidR="00BE7B40" w:rsidTr="00191EFF">
        <w:trPr>
          <w:cantSplit/>
          <w:trHeight w:val="285"/>
        </w:trPr>
        <w:tc>
          <w:tcPr>
            <w:tcW w:w="66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7B40" w:rsidRDefault="00BE7B40" w:rsidP="007E6CAB">
            <w:pPr>
              <w:jc w:val="center"/>
            </w:pPr>
            <w:r>
              <w:t>Наименование</w:t>
            </w:r>
          </w:p>
        </w:tc>
        <w:tc>
          <w:tcPr>
            <w:tcW w:w="7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7B40" w:rsidRDefault="00BE7B40" w:rsidP="007E6CAB">
            <w:pPr>
              <w:jc w:val="center"/>
            </w:pPr>
            <w:r>
              <w:t>Код</w:t>
            </w:r>
          </w:p>
        </w:tc>
        <w:tc>
          <w:tcPr>
            <w:tcW w:w="5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7B40" w:rsidRDefault="00BE7B40" w:rsidP="007E6CAB">
            <w:pPr>
              <w:jc w:val="center"/>
            </w:pPr>
            <w:proofErr w:type="spellStart"/>
            <w:r>
              <w:t>Рз</w:t>
            </w:r>
            <w:proofErr w:type="spellEnd"/>
          </w:p>
        </w:tc>
        <w:tc>
          <w:tcPr>
            <w:tcW w:w="5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7B40" w:rsidRDefault="00BE7B40" w:rsidP="007E6CAB">
            <w:pPr>
              <w:jc w:val="center"/>
            </w:pPr>
            <w:proofErr w:type="gramStart"/>
            <w:r>
              <w:t>ПР</w:t>
            </w:r>
            <w:proofErr w:type="gramEnd"/>
          </w:p>
        </w:tc>
        <w:tc>
          <w:tcPr>
            <w:tcW w:w="16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7B40" w:rsidRDefault="00BE7B40" w:rsidP="007E6CAB">
            <w:pPr>
              <w:jc w:val="center"/>
            </w:pPr>
            <w:r>
              <w:t>ЦСР</w:t>
            </w:r>
          </w:p>
        </w:tc>
        <w:tc>
          <w:tcPr>
            <w:tcW w:w="6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7B40" w:rsidRDefault="00BE7B40" w:rsidP="007E6CAB">
            <w:pPr>
              <w:jc w:val="center"/>
            </w:pPr>
            <w:r>
              <w:t>ВР</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7B40" w:rsidRDefault="00BE7B40" w:rsidP="007E6CAB">
            <w:pPr>
              <w:jc w:val="center"/>
            </w:pPr>
            <w:r>
              <w:t>2018 год</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7B40" w:rsidRDefault="00BE7B40" w:rsidP="007E6CAB">
            <w:pPr>
              <w:jc w:val="center"/>
            </w:pPr>
            <w:r>
              <w:t>2019 год</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7B40" w:rsidRDefault="00BE7B40" w:rsidP="007E6CAB">
            <w:pPr>
              <w:jc w:val="center"/>
            </w:pPr>
            <w:r>
              <w:t>2020 год</w:t>
            </w:r>
          </w:p>
        </w:tc>
      </w:tr>
      <w:tr w:rsidR="00BE7B40" w:rsidTr="00191EFF">
        <w:trPr>
          <w:cantSplit/>
          <w:trHeight w:val="285"/>
        </w:trPr>
        <w:tc>
          <w:tcPr>
            <w:tcW w:w="66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E7B40" w:rsidRDefault="00BE7B40" w:rsidP="007E6CAB"/>
        </w:tc>
        <w:tc>
          <w:tcPr>
            <w:tcW w:w="7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E7B40" w:rsidRDefault="00BE7B40" w:rsidP="007E6CAB"/>
        </w:tc>
        <w:tc>
          <w:tcPr>
            <w:tcW w:w="57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E7B40" w:rsidRDefault="00BE7B40" w:rsidP="007E6CAB"/>
        </w:tc>
        <w:tc>
          <w:tcPr>
            <w:tcW w:w="56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E7B40" w:rsidRDefault="00BE7B40" w:rsidP="007E6CAB"/>
        </w:tc>
        <w:tc>
          <w:tcPr>
            <w:tcW w:w="163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E7B40" w:rsidRDefault="00BE7B40" w:rsidP="007E6CAB"/>
        </w:tc>
        <w:tc>
          <w:tcPr>
            <w:tcW w:w="6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E7B40" w:rsidRDefault="00BE7B40" w:rsidP="007E6CAB"/>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E7B40" w:rsidRDefault="00BE7B40" w:rsidP="007E6CAB"/>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E7B40" w:rsidRDefault="00BE7B40" w:rsidP="007E6CAB"/>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E7B40" w:rsidRDefault="00BE7B40" w:rsidP="007E6CAB"/>
        </w:tc>
      </w:tr>
    </w:tbl>
    <w:p w:rsidR="00BE7B40" w:rsidRPr="003C0DC0" w:rsidRDefault="00BE7B40">
      <w:pPr>
        <w:rPr>
          <w:sz w:val="2"/>
          <w:szCs w:val="2"/>
        </w:rPr>
      </w:pPr>
    </w:p>
    <w:tbl>
      <w:tblPr>
        <w:tblW w:w="15451" w:type="dxa"/>
        <w:tblInd w:w="-34"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663"/>
        <w:gridCol w:w="709"/>
        <w:gridCol w:w="567"/>
        <w:gridCol w:w="567"/>
        <w:gridCol w:w="1632"/>
        <w:gridCol w:w="636"/>
        <w:gridCol w:w="1559"/>
        <w:gridCol w:w="1559"/>
        <w:gridCol w:w="1559"/>
      </w:tblGrid>
      <w:tr w:rsidR="007E6CAB" w:rsidRPr="003C0DC0" w:rsidTr="00156192">
        <w:trPr>
          <w:trHeight w:val="269"/>
          <w:tblHeader/>
        </w:trPr>
        <w:tc>
          <w:tcPr>
            <w:tcW w:w="6663" w:type="dxa"/>
            <w:tcBorders>
              <w:top w:val="single" w:sz="4" w:space="0" w:color="auto"/>
              <w:bottom w:val="single" w:sz="4" w:space="0" w:color="auto"/>
            </w:tcBorders>
            <w:shd w:val="clear" w:color="auto" w:fill="auto"/>
            <w:vAlign w:val="center"/>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w:t>
            </w:r>
          </w:p>
        </w:tc>
        <w:tc>
          <w:tcPr>
            <w:tcW w:w="709" w:type="dxa"/>
            <w:tcBorders>
              <w:top w:val="single" w:sz="4" w:space="0" w:color="auto"/>
              <w:bottom w:val="single" w:sz="4" w:space="0" w:color="auto"/>
            </w:tcBorders>
            <w:shd w:val="clear" w:color="auto" w:fill="auto"/>
            <w:vAlign w:val="center"/>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w:t>
            </w:r>
          </w:p>
        </w:tc>
        <w:tc>
          <w:tcPr>
            <w:tcW w:w="567" w:type="dxa"/>
            <w:tcBorders>
              <w:top w:val="single" w:sz="4" w:space="0" w:color="auto"/>
              <w:bottom w:val="single" w:sz="4" w:space="0" w:color="auto"/>
            </w:tcBorders>
            <w:shd w:val="clear" w:color="auto" w:fill="auto"/>
            <w:noWrap/>
            <w:vAlign w:val="center"/>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w:t>
            </w:r>
          </w:p>
        </w:tc>
        <w:tc>
          <w:tcPr>
            <w:tcW w:w="567" w:type="dxa"/>
            <w:tcBorders>
              <w:top w:val="single" w:sz="4" w:space="0" w:color="auto"/>
              <w:bottom w:val="single" w:sz="4" w:space="0" w:color="auto"/>
            </w:tcBorders>
            <w:shd w:val="clear" w:color="auto" w:fill="auto"/>
            <w:noWrap/>
            <w:vAlign w:val="center"/>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w:t>
            </w:r>
          </w:p>
        </w:tc>
        <w:tc>
          <w:tcPr>
            <w:tcW w:w="1632" w:type="dxa"/>
            <w:tcBorders>
              <w:top w:val="single" w:sz="4" w:space="0" w:color="auto"/>
              <w:bottom w:val="single" w:sz="4" w:space="0" w:color="auto"/>
            </w:tcBorders>
            <w:shd w:val="clear" w:color="auto" w:fill="auto"/>
            <w:noWrap/>
            <w:vAlign w:val="center"/>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5</w:t>
            </w:r>
          </w:p>
        </w:tc>
        <w:tc>
          <w:tcPr>
            <w:tcW w:w="636" w:type="dxa"/>
            <w:tcBorders>
              <w:top w:val="single" w:sz="4" w:space="0" w:color="auto"/>
              <w:bottom w:val="single" w:sz="4" w:space="0" w:color="auto"/>
            </w:tcBorders>
            <w:shd w:val="clear" w:color="auto" w:fill="auto"/>
            <w:vAlign w:val="center"/>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w:t>
            </w:r>
          </w:p>
        </w:tc>
        <w:tc>
          <w:tcPr>
            <w:tcW w:w="1559" w:type="dxa"/>
            <w:tcBorders>
              <w:top w:val="single" w:sz="4" w:space="0" w:color="auto"/>
              <w:bottom w:val="single" w:sz="4" w:space="0" w:color="auto"/>
            </w:tcBorders>
            <w:shd w:val="clear" w:color="auto" w:fill="auto"/>
            <w:vAlign w:val="center"/>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7</w:t>
            </w:r>
          </w:p>
        </w:tc>
        <w:tc>
          <w:tcPr>
            <w:tcW w:w="1559" w:type="dxa"/>
            <w:tcBorders>
              <w:top w:val="single" w:sz="4" w:space="0" w:color="auto"/>
              <w:bottom w:val="single" w:sz="4" w:space="0" w:color="auto"/>
            </w:tcBorders>
            <w:shd w:val="clear" w:color="auto" w:fill="auto"/>
            <w:vAlign w:val="center"/>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w:t>
            </w:r>
          </w:p>
        </w:tc>
        <w:tc>
          <w:tcPr>
            <w:tcW w:w="1559" w:type="dxa"/>
            <w:tcBorders>
              <w:top w:val="single" w:sz="4" w:space="0" w:color="auto"/>
              <w:bottom w:val="single" w:sz="4" w:space="0" w:color="auto"/>
            </w:tcBorders>
            <w:shd w:val="clear" w:color="auto" w:fill="auto"/>
            <w:vAlign w:val="center"/>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9</w:t>
            </w:r>
          </w:p>
        </w:tc>
      </w:tr>
      <w:tr w:rsidR="007E6CAB" w:rsidRPr="003C0DC0" w:rsidTr="00156192">
        <w:trPr>
          <w:trHeight w:val="585"/>
        </w:trPr>
        <w:tc>
          <w:tcPr>
            <w:tcW w:w="6663" w:type="dxa"/>
            <w:tcBorders>
              <w:top w:val="single" w:sz="4" w:space="0" w:color="auto"/>
            </w:tcBorders>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КОМИТЕТ ПО УПРАВЛЕНИЮ ИМУЩЕСТВОМ ГОРОДА САРАТОВА</w:t>
            </w:r>
          </w:p>
        </w:tc>
        <w:tc>
          <w:tcPr>
            <w:tcW w:w="709" w:type="dxa"/>
            <w:tcBorders>
              <w:top w:val="single" w:sz="4" w:space="0" w:color="auto"/>
            </w:tcBorders>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tcBorders>
              <w:top w:val="single" w:sz="4" w:space="0" w:color="auto"/>
            </w:tcBorders>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tcBorders>
              <w:top w:val="single" w:sz="4" w:space="0" w:color="auto"/>
            </w:tcBorders>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tcBorders>
              <w:top w:val="single" w:sz="4" w:space="0" w:color="auto"/>
            </w:tcBorders>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tcBorders>
              <w:top w:val="single" w:sz="4" w:space="0" w:color="auto"/>
            </w:tcBorders>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tcBorders>
              <w:top w:val="single" w:sz="4" w:space="0" w:color="auto"/>
            </w:tcBorders>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173 375,2</w:t>
            </w:r>
          </w:p>
        </w:tc>
        <w:tc>
          <w:tcPr>
            <w:tcW w:w="1559" w:type="dxa"/>
            <w:tcBorders>
              <w:top w:val="single" w:sz="4" w:space="0" w:color="auto"/>
            </w:tcBorders>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167 744,4</w:t>
            </w:r>
          </w:p>
        </w:tc>
        <w:tc>
          <w:tcPr>
            <w:tcW w:w="1559" w:type="dxa"/>
            <w:tcBorders>
              <w:top w:val="single" w:sz="4" w:space="0" w:color="auto"/>
            </w:tcBorders>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164 658,6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100 979,3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101 761,6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102 672,3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100 979,3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101 761,6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102 672,3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96 020,6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96 922,3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97 833,0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деятельности органов исполнительной власти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96 020,6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96 922,3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97 833,0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96 020,6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96 922,3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97 833,0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90 698,9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94 134,1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97 699,8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90 698,9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94 134,1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97 699,8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5 271,7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5 271,7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4 958,7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4 839,3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4 839,3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4 958,7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4 839,3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4 839,3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приватизации и проведение предпродажной подготовки объектов приватизации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402,0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402,0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402,0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Оценка недвижимости, признание прав и регулирование отношений по государственной и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4 110,9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4 437,3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4 437,3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4 110,9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4 437,3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4 437,3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4 110,9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4 437,3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4 437,3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ОБОРОНА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Мобилизационная подготовка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Мероприятия по обеспечению мобилизационной готовности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ЭКОНОМИКА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6 140,0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национальной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6 140,0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Ведомственные целевые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6 140,0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201000М000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201000М000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201000М000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Ведомственная целевая программа «Формирование земельных участков, расположенных на территории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20А0000000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20А000М000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20А000М000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20А000М000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ЖИЛИЩНО-КОММУНАЛЬНОЕ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67 322,9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59 777,8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56 921,3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64 466,4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56 921,3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56 921,3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1 166,4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3 561,3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жилищного хозяйства»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1 166,4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3 561,3</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1 166,4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3 561,3</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1 166,4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3 561,3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1 166,4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3 561,3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1 166,4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3 561,3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Ведомственные целевые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63 300,0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53 360,0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53 360,0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8 360,0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201000М000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8 360,0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201000М000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8 360,0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201000М000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8 360,0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Ведомственная целевая программа «Приобретение жилых помещений для исполнения решений судов»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202000М000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202000М000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202000М000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Благоустройство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Ведомственные целевые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20Ш0000000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20Ш000М000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20Ш000М000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20Ш000М000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ИЗБИРАТЕЛЬНАЯ КОМИССИЯ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8 596,8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6 829,9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6 895,8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8 596,8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6 829,9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6 895,8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проведения выборов и референдумов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8 596,8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6 829,9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6 895,8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8 596,8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6 829,9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6 895,8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Обеспечение деятельности избирательной комиссии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8 596,8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6 829,9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6 895,8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членов избирательной комиссии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3030001040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4 588,6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4 944,0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3030001040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4 588,6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4 944,0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3030001040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4 588,6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4 944,0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3030002020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2 109,6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2 066,9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1 951,8</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3030002020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1 950,9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1 899,8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1 765,9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3030002020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1 950,9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1 899,8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1 765,9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3030002020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185,9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3030002020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185,9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3030002020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3030002020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Проведение выборов и референдумов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3030003000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1 898,6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3030003000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1 898,6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Специальные расходы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3030003000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1 898,6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КОМИТЕТ ПО ФИНАНСАМ  АДМИНИСТРАЦИИ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875 017,3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1 178 814,0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1 221 891,7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272 742,1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428 814,0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471 891,7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97 008,1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94 486,9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95 401,5</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«Управление муниципальными финансами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14 324,7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10 968,0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11 035,1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«Автоматизация систем управления бюджетным процессом»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14 324,7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10 968,0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11 035,1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«Организация доступа и сопровождение электронного документооборота»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424,7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424,7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424,7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424,7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Основное мероприятие «Сопровождение систем и техническая поддержка </w:t>
            </w:r>
            <w:proofErr w:type="gramStart"/>
            <w:r w:rsidRPr="003C0DC0">
              <w:rPr>
                <w:rFonts w:eastAsia="Times New Roman" w:cs="Times New Roman"/>
                <w:lang w:eastAsia="ru-RU"/>
              </w:rPr>
              <w:t>ПО</w:t>
            </w:r>
            <w:proofErr w:type="gramEnd"/>
            <w:r w:rsidRPr="003C0DC0">
              <w:rPr>
                <w:rFonts w:eastAsia="Times New Roman" w:cs="Times New Roman"/>
                <w:lang w:eastAsia="ru-RU"/>
              </w:rPr>
              <w:t>»</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2 245,2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3 879,4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4 504,1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2 245,2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3 879,4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4 504,1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2 245,2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3 879,4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4 504,1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2 245,2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3 879,4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4 504,1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«Поддержание технической инфраструктуры»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Основное мероприятие «Приобретение и модернизация систем, оборудования и </w:t>
            </w:r>
            <w:proofErr w:type="gramStart"/>
            <w:r w:rsidRPr="003C0DC0">
              <w:rPr>
                <w:rFonts w:eastAsia="Times New Roman" w:cs="Times New Roman"/>
                <w:lang w:eastAsia="ru-RU"/>
              </w:rPr>
              <w:t>ПО</w:t>
            </w:r>
            <w:proofErr w:type="gramEnd"/>
            <w:r w:rsidRPr="003C0DC0">
              <w:rPr>
                <w:rFonts w:eastAsia="Times New Roman" w:cs="Times New Roman"/>
                <w:lang w:eastAsia="ru-RU"/>
              </w:rPr>
              <w:t>»</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9 225,2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5 230,9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4 610,5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032040М000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9 225,2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5 230,9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4 610,5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032040М000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9 225,2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5 230,9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4 610,5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032040М000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9 225,2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5 230,9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4 610,5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«Поддержание защищенной, доверенной среды передачи информации»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0320500000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2 233,3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1 216,9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1 266,8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032050М000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2 233,3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1 216,9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1 266,8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032050М000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2 233,3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1 216,9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1 266,8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032050М000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2 233,3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1 216,9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1 266,8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82 683,4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83 518,9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84 366,4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деятельности органов исполнительной власти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82 683,4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83 518,9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84 366,4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79 737,1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80 513,9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81 300,4</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77 230,2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78 008,9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78 795,4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77 230,2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78 008,9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78 795,4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3040004030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1 005,8</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3040004030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1 005,8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3040004030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1 005,8</w:t>
            </w:r>
          </w:p>
        </w:tc>
      </w:tr>
      <w:tr w:rsidR="007E6CAB" w:rsidRPr="003C0DC0" w:rsidTr="00156192">
        <w:trPr>
          <w:trHeight w:val="229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3040077А00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1 940,5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1 999,2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2 060,2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3040077А00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1 639,5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1 698,2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1 759,2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3040077А00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1 639,5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1 698,2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1 759,2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3040077А00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301,0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3040077А00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301,0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175 734,0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334 327,1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376 490,2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175 734,0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334 327,1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376 490,2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175 734,0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334 327,1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376 490,2</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175 734,0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334 327,1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376 490,2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175 734,0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334 327,1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376 490,2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175 734,0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334 327,1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376 490,2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ОБСЛУЖИВАНИЕ ГОСУДАРСТВЕННОГО И МУНИЦИПАЛЬНОГО ДОЛГА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602 275,2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Обслуживание государственного внутреннего и муниципального долга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602 275,2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750 000,0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«Управление муниципальными финансами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602 275,2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«Управление муниципальным долгом»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602 275,2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750 000,0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271,3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Процентные платежи по муниципальному долгу</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0310100070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271,3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Обслуживание государственного (муниципального) долга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0310100070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700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271,3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Обслуживание муниципального долга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0310100070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271,3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«Осуществление выплат по обслуживанию муниципальных долговых обязательств»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0310200000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602 003,9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749 728,7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749 728,7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Процентные платежи по муниципальному долгу</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0310200070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602 003,9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749 728,7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749 728,7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Обслуживание государственного (муниципального) долга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0310200070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700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602 003,9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749 728,7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749 728,7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Обслуживание муниципального долга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0310200070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602 003,9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749 728,7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749 728,7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САРАТОВСКАЯ ГОРОДСКАЯ ДУМА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107 601,5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108 544,4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109 497,3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107 601,5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108 544,4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109 497,3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107 601,5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108 544,4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109 497,3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107 601,5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108 544,4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109 497,3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Обеспечение деятельности представительного органа власти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107 601,5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108 544,4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109 497,3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депутатов Саратовской городской Думы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3010001020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6 177,2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6 412,1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6 655,7</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3010001020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6 177,2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6 412,1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6 655,7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3010001020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6 177,2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6 412,1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6 655,7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3010002020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101 424,3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102 132,3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102 841,6</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3010002020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84 375,5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87 574,2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90 894,4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3010002020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84 375,5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87 574,2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90 894,4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3010002020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16 708,8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14 218,1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11 607,2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3010002020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16 708,8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14 218,1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11 607,2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3010002020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3010002020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УПРАВЛЕНИЕ ПО КУЛЬТУРЕ АДМИНИСТРАЦИИ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800 285,8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704 706,8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730 753,1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425 049,8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383 376,2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398 271,2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Дополнительное образование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425 049,8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383 376,2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398 271,2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Муниципальная программа «Развитие культуры в муниципальном образовании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424 414,5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382 910,6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397 855,9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«Система дополнительного образования в сфере культуры»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424 414,5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382 910,6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397 855,9</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414 949,5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373 695,6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388 640,9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398 487,1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373 695,6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388 640,9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398 487,1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373 695,6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388 640,9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378 086,7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353 930,9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368 126,6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20 400,4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19 764,7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20 514,3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15 637,7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15 637,7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14 627,4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1 010,3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771,4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7 550,0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7 300,0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7 300,0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7 300,0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0110279200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0110279200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0110279200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«Выявление, развитие и поддержка детей с выдающимися способностями»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1 825,0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Премии и гранты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1 425,0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Муниципальная программа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Подпрограмма «Энергосбережение и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в организациях бюджетной сферы»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290,0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125,3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«Специальная оценка условий труда»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w:t>
            </w:r>
            <w:proofErr w:type="gramStart"/>
            <w:r w:rsidRPr="003C0DC0">
              <w:rPr>
                <w:rFonts w:eastAsia="Times New Roman" w:cs="Times New Roman"/>
                <w:lang w:eastAsia="ru-RU"/>
              </w:rPr>
              <w:t>Обучение по охране</w:t>
            </w:r>
            <w:proofErr w:type="gramEnd"/>
            <w:r w:rsidRPr="003C0DC0">
              <w:rPr>
                <w:rFonts w:eastAsia="Times New Roman" w:cs="Times New Roman"/>
                <w:lang w:eastAsia="ru-RU"/>
              </w:rPr>
              <w:t xml:space="preserve"> труда руководителей и специалистов»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Основное мероприятие «Направление на </w:t>
            </w:r>
            <w:proofErr w:type="gramStart"/>
            <w:r w:rsidRPr="003C0DC0">
              <w:rPr>
                <w:rFonts w:eastAsia="Times New Roman" w:cs="Times New Roman"/>
                <w:lang w:eastAsia="ru-RU"/>
              </w:rPr>
              <w:t>обучение по охране</w:t>
            </w:r>
            <w:proofErr w:type="gramEnd"/>
            <w:r w:rsidRPr="003C0DC0">
              <w:rPr>
                <w:rFonts w:eastAsia="Times New Roman" w:cs="Times New Roman"/>
                <w:lang w:eastAsia="ru-RU"/>
              </w:rPr>
              <w:t xml:space="preserve"> труда руководителей и специалистов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КУЛЬТУРА, КИНЕМАТОГРАФИЯ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375 236,0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321 330,6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332 481,9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Культура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340 352,8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286 882,5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297 138,0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культуры в муниципальном образовании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339 272,9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286 280,4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296 660,8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«Система муниципальных учреждений культуры»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335 872,9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282 880,4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293 260,8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«Оказание муниципальных услуг населению муниципальным музеем»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17 368,1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14 017,2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14 517,2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12 666,4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14 017,2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14 517,2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12 666,4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14 017,2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14 517,2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12 666,4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14 017,2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14 517,2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повышения оплаты труда отдельным категориям работников бюджетной сферы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0120171800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0120171800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0120171800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повышения оплаты труда отдельным категориям работников бюджетной сферы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01201S1800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01201S1800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01201S1800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«Оказание муниципальных услуг населению муниципальными библиотеками»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134 779,2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117 078,8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120 981,7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107 150,1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117 078,8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120 981,7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107 150,1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117 078,8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120 981,7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107 150,1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117 078,8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120 981,7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повышения оплаты труда отдельным категориям работников бюджетной сферы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0120271800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5 226,0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0120271800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5 226,0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0120271800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5 226,0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995,3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995,3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995,3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Комплектование книжных фондов муниципальных общедоступных библиотек </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01202L5191</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01202L5191</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01202L5191</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повышения оплаты труда отдельным категориям работников бюджетной сферы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01202S1800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20 904,0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01202S1800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20 904,0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01202S1800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20 904,0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01202S2300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«Оказание муниципальных услуг населению муниципальными театрами»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30 398,8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28 039,0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28 769,0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0120305010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30 032,7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28 039,0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28 769,0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0120305010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30 032,7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28 039,0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28 769,0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0120305010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7 714,1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7 265,3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7 575,3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0120305010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22 318,6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20 773,7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21 193,7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0120372300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0120372300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0120372300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0120372300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01203S2300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01203S2300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01203S2300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01203S2300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«Оказание муниципальных услуг населению муниципальными культурно-досуговыми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142 801,8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114 051,5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119 299,0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0120405010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93 466,7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114 051,5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119 299,0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0120405010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93 466,7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114 051,5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119 299,0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0120405010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93 466,7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114 051,5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119 299,0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повышения оплаты труда отдельным категориям работников бюджетной сферы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0120471800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0120471800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0120471800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0120472300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1 743,3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0120472300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1 743,3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0120472300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1 743,3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повышения оплаты труда отдельным категориям работников бюджетной сферы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01204S1800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01204S1800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01204S1800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01204S2300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01204S2300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01204S2300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муниципальных учреждений культуры»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0120500000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9 693,9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9 693,9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012050М000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9 693,9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9 693,9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012050М000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9 693,9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9 693,9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012050М000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9 185,0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9 193,9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9 193,9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012050М000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0120579200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0120579200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0120579200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«Популяризация культурных традиций города Саратова»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«Организация и проведение мероприятий, направленных на популяризацию культурных традиций города Саратова»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0130100000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1 450,0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Муниципальная программа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468,0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Подпрограмма «Энергосбережение и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в организациях бюджетной сферы»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468,0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468,0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468,0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468,0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468,0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«Специальная оценка условий труда»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w:t>
            </w:r>
            <w:proofErr w:type="gramStart"/>
            <w:r w:rsidRPr="003C0DC0">
              <w:rPr>
                <w:rFonts w:eastAsia="Times New Roman" w:cs="Times New Roman"/>
                <w:lang w:eastAsia="ru-RU"/>
              </w:rPr>
              <w:t>Обучение по охране</w:t>
            </w:r>
            <w:proofErr w:type="gramEnd"/>
            <w:r w:rsidRPr="003C0DC0">
              <w:rPr>
                <w:rFonts w:eastAsia="Times New Roman" w:cs="Times New Roman"/>
                <w:lang w:eastAsia="ru-RU"/>
              </w:rPr>
              <w:t xml:space="preserve"> труда руководителей и специалистов»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Основное мероприятие «Направление на </w:t>
            </w:r>
            <w:proofErr w:type="gramStart"/>
            <w:r w:rsidRPr="003C0DC0">
              <w:rPr>
                <w:rFonts w:eastAsia="Times New Roman" w:cs="Times New Roman"/>
                <w:lang w:eastAsia="ru-RU"/>
              </w:rPr>
              <w:t>обучение по охране</w:t>
            </w:r>
            <w:proofErr w:type="gramEnd"/>
            <w:r w:rsidRPr="003C0DC0">
              <w:rPr>
                <w:rFonts w:eastAsia="Times New Roman" w:cs="Times New Roman"/>
                <w:lang w:eastAsia="ru-RU"/>
              </w:rPr>
              <w:t xml:space="preserve"> труда руководителей и специалистов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272"/>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культуры, кинематографии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34 883,2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34 448,1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35 343,9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14 089,2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14 221,8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14 356,1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деятельности органов исполнительной власти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14 089,2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14 221,8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14 356,1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14 089,0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14 221,8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14 356,1</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13 365,6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13 476,9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13 574,5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13 365,6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13 476,9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13 574,5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781,6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781,6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20 794,0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20 226,3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20 987,8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20 794,0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20 226,3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20 987,8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централизованной бухгалтерии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20 034,8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20 226,3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20 987,8</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18 721,3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18 908,6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19 664,9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18 721,3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18 908,6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19 664,9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1 303,7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1 308,7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1 313,9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1 303,7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1 308,7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1 313,9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УПРАВЛЕНИЕ ПО ТРУДУ И СОЦИАЛЬНОМУ РАЗВИТИЮ АДМИНИСТРАЦИИ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484 450,1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494 768,5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510 535,2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ЭКОНОМИКА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2 084,5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3 760,0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Общеэкономические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2 084,5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3 760,0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Ведомственные целевые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2 084,5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3 760,0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2060000000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2 084,5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3 760,0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2060007100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2 038,5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3 714,0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3 714,0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2060007100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2 038,5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3 714,0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3 714,0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2060007100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2 038,5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3 714,0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3 714,0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206000М000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206000М000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206000М000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СОЦИАЛЬНАЯ ПОЛИТИКА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482 365,6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491 008,5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506 775,2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Пенсионное обеспечение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71 135,9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73 839,0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76 644,8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«Социальная поддержка отдельных категорий граждан города Саратова»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71 135,9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73 839,0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76 644,8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«Публичные нормативные обязательства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71 135,9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73 839,0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76 644,8</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«Ежемесячная выплата пенсии за выслугу лет лицам, замещавшим должности муниципальной службы в городе Саратове»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31 234,2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32 421,0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33 653,0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31 234,2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32 421,0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33 653,0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497,3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30 772,6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31 941,9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33 155,7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Публичные нормативные социальные выплаты гражданам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30 772,6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31 941,9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33 155,7</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«Ежемесячная выплата доплаты к пенсии лицам, замещавшим должности муниципальной службы в городе Саратове»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39 901,7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41 418,0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42 991,8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39 901,7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41 418,0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42 991,8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589,7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635,3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589,7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635,3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39 312,0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40 805,9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42 356,5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Публичные нормативные социальные выплаты гражданам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39 312,0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40 805,9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42 356,5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населения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370 177,4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374 786,6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386 467,3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«Социальная поддержка отдельных категорий граждан города Саратова»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363 752,1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368 152,7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379 617,0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«Материальная поддержка отдельных категорий граждан»</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16 500,5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16 500,5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16 500,5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«Оказание материальной помощи отдельным категориям граждан»</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16 500,5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16 500,5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16 500,5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16 500,5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16 500,5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16 500,5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267,0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267,0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16 233,5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16 233,5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16 233,5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16 233,5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16 233,5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16 233,5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Подпрограмма «Организация оздоровительного </w:t>
            </w:r>
            <w:proofErr w:type="gramStart"/>
            <w:r w:rsidRPr="003C0DC0">
              <w:rPr>
                <w:rFonts w:eastAsia="Times New Roman" w:cs="Times New Roman"/>
                <w:lang w:eastAsia="ru-RU"/>
              </w:rPr>
              <w:t>отдыха отдельных категорий граждан города Саратова</w:t>
            </w:r>
            <w:proofErr w:type="gramEnd"/>
            <w:r w:rsidRPr="003C0DC0">
              <w:rPr>
                <w:rFonts w:eastAsia="Times New Roman" w:cs="Times New Roman"/>
                <w:lang w:eastAsia="ru-RU"/>
              </w:rPr>
              <w:t>»</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8 750,0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8 750,0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8 750,0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«Предоставление санаторно-курортных и санаторно-оздоровительных путевок отдельным категориям граждан»</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8 750,0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8 750,0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8 750,0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8 750,0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8 750,0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8 750,0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1 691,0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1 691,0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1 691,0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1 691,0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1 691,0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1 691,0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7 059,0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7 059,0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7 059,0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7 059,0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7 059,0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7 059,0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«Реализация мероприятий социального характера»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11 838,0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11 838,0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11 838,0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«Организация и обеспечение проведения мероприятий социального характера и информационное освещение»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0230100000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11 838,0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11 838,0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11 838,0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11 838,0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11 838,0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11 838,0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11 838,0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11 838,0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11 838,0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11 838,0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11 838,0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11 838,0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«Публичные нормативные обязательства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36 450,9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36 074,5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37 227,3</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«Ежемесячная выплата социальной поддержки депутатам Саратовской городской Думы и лицам, замещавшим муниципальные должности в муниципальном образовании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33 765,8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33 136,5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34 021,1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33 765,8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33 136,5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34 021,1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537,6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537,6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33 266,8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32 618,6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33 483,5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Публичные нормативные социальные выплаты гражданам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33 266,8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32 618,6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33 483,5</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2 628,2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2 881,1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3 149,3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024040М000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2 628,2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2 881,1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3 149,3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024040М000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024040М000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024040М000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2 598,1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3 119,2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Публичные нормативные социальные выплаты гражданам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024040М000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2 598,1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3 119,2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0240500000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024050М000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024050М000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024050М000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024050М000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Публичные нормативные социальные выплаты гражданам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024050М000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0250000000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284 377,3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294 614,9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304 926,4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«Предоставление адресной финансовой помощи»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0250100000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284 377,3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294 614,9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304 926,4</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предоставлению гражданам субсидий на оплату жилого помещения и коммунальных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0250177В00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284 377,3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294 614,9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304 926,4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0250177В00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4 265,6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4 419,2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4 573,8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0250177В00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4 265,6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4 419,2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4 573,8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0250177В00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280 111,7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290 195,7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300 352,6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0250177В00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280 111,7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290 195,7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300 352,6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Подпрограмма «Оказание поддержки молодым семьям города Саратова в решении жилищной проблемы»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0260000000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5 835,4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374,8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«Выдача и оплата свидетельств о праве на получение социальной выплаты»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0260100000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5 835,4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374,8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026010М000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374,8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026010М000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374,8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026010М000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374,8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по обеспечению жильем молодых семей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02601L4970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5 835,4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02601L4970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5 835,4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02601L4970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5 835,4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5 489,3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5 697,9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5 914,3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«Профилактика правонарушений в муниципальном образовании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5 489,3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5 697,9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5 914,3</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1430100000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5 489,3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5 697,9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5 914,3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5 489,3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5 697,9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5 914,3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5 408,2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5 613,7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5 826,9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Публичные нормативные социальные выплаты гражданам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5 408,2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5 613,7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5 826,9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936,0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936,0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Договоры пожизненного содержания с иждивением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936,0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936,0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936,0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социальной политики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41 052,3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42 382,9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43 663,1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«Социальная поддержка отдельных категорий граждан города Саратова»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Подпрограмма «Организация оздоровительного </w:t>
            </w:r>
            <w:proofErr w:type="gramStart"/>
            <w:r w:rsidRPr="003C0DC0">
              <w:rPr>
                <w:rFonts w:eastAsia="Times New Roman" w:cs="Times New Roman"/>
                <w:lang w:eastAsia="ru-RU"/>
              </w:rPr>
              <w:t>отдыха отдельных категорий граждан города Саратова</w:t>
            </w:r>
            <w:proofErr w:type="gramEnd"/>
            <w:r w:rsidRPr="003C0DC0">
              <w:rPr>
                <w:rFonts w:eastAsia="Times New Roman" w:cs="Times New Roman"/>
                <w:lang w:eastAsia="ru-RU"/>
              </w:rPr>
              <w:t>»</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«Предоставление санаторно-курортных и санаторно-оздоровительных путевок отдельным категориям граждан»</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Подпрограмма «Обеспечение выполнения требований охраны труда в муниципальных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«Проведение семинаров для руководителей и специалистов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1330100000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«Проведение смотров-конкурсов»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1330200000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133020М000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133020М000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133020М000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40 908,2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42 231,2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43 607,1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деятельности органов исполнительной власти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40 908,2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42 231,2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43 607,1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21 990,3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22 765,4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23 574,0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20 706,3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21 487,4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22 298,0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20 706,3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21 487,4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22 298,0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государственному управлению охраной труда за счёт средств бюджета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3040004040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303,2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3040004040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303,2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3040004040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303,2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государственному управлению охраной труда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3040076300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952,5</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3040076300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772,6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832,5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3040076300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772,6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832,5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3040076300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3040076300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3040077Б00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17 743,8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18 251,7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18 777,4</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3040077Б00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13 537,2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13 813,3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14 338,1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3040077Б00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13 537,2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13 813,3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14 338,1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3040077Б00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4 206,6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4 438,4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4 439,3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3040077Б00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4 206,6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4 438,4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4 439,3</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3C0DC0">
              <w:rPr>
                <w:rFonts w:eastAsia="Times New Roman" w:cs="Times New Roman"/>
                <w:lang w:eastAsia="ru-RU"/>
              </w:rPr>
              <w:t>софинансируемым</w:t>
            </w:r>
            <w:proofErr w:type="spellEnd"/>
            <w:r w:rsidRPr="003C0DC0">
              <w:rPr>
                <w:rFonts w:eastAsia="Times New Roman" w:cs="Times New Roman"/>
                <w:lang w:eastAsia="ru-RU"/>
              </w:rPr>
              <w:t xml:space="preserve"> обязательствам, в том числе по программным мероприятиям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непрограммным мероприятиям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4010077Б00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4010077Б00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4010077Б00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КОМИТЕТ ПО ЖИЛИЩНО-КОММУНАЛЬНОМУ ХОЗЯЙСТВУ АДМИНИСТРАЦИИ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348 383,0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156 947,5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191 762,7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ЖИЛИЩНО-КОММУНАЛЬНОЕ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348 383,0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156 947,5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191 762,7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17 494,6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32 188,9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37 867,8</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17 494,6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32 188,9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37 867,8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жилищного хозяйства»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17 494,6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32 188,9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37 867,8</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17 494,6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32 188,9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37 867,8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17 494,6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32 188,9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37 867,8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17 494,6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32 188,9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37 867,8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17 494,6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32 188,9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37 867,8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Коммунальное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64 382,6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87 658,4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116 453,7</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64 252,6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87 658,4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116 453,7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коммунального хозяйства»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64 252,6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87 658,4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116 453,7</w:t>
            </w:r>
          </w:p>
        </w:tc>
      </w:tr>
      <w:tr w:rsidR="007E6CAB" w:rsidRPr="003C0DC0" w:rsidTr="00156192">
        <w:trPr>
          <w:trHeight w:val="201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надлежащего состояния и бесперебойного функционирования объектов тепл</w:t>
            </w:r>
            <w:proofErr w:type="gramStart"/>
            <w:r w:rsidRPr="003C0DC0">
              <w:rPr>
                <w:rFonts w:eastAsia="Times New Roman" w:cs="Times New Roman"/>
                <w:lang w:eastAsia="ru-RU"/>
              </w:rPr>
              <w:t>о-</w:t>
            </w:r>
            <w:proofErr w:type="gramEnd"/>
            <w:r w:rsidRPr="003C0DC0">
              <w:rPr>
                <w:rFonts w:eastAsia="Times New Roman" w:cs="Times New Roman"/>
                <w:lang w:eastAsia="ru-RU"/>
              </w:rPr>
              <w:t>,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47 577,1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43 577,1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43 715,2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Финансовое обеспечение части затрат в связи с проведением аварийно-восстановительных работ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0720107010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14 200,0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0720107010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14 200,0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0720107010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14 200,0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Возмещение недополученных доходов в связи с оказанием услуг категориям граждан, пользующихся льготами за услуги муниципальных бань</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0720107030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4 312,9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4 312,9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4 312,9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0720107030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4 312,9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4 312,9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4 312,9</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0720107030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4 312,9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4 312,9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4 312,9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Возмещение недополученных доходов в связи с оказанием услуг муниципальных бань</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0720107040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0720107040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0720107040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11 600,0</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0720107070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6 664,2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6 664,2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6 664,2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0720107070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6 664,2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6 664,2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6 664,2</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0720107070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6 664,2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6 664,2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6 664,2</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Финансовое обеспечение затрат, связанных с осуществлением расходов по обеспечению надлежащего состояния объектов тепл</w:t>
            </w:r>
            <w:proofErr w:type="gramStart"/>
            <w:r w:rsidRPr="003C0DC0">
              <w:rPr>
                <w:rFonts w:eastAsia="Times New Roman" w:cs="Times New Roman"/>
                <w:lang w:eastAsia="ru-RU"/>
              </w:rPr>
              <w:t>о-</w:t>
            </w:r>
            <w:proofErr w:type="gramEnd"/>
            <w:r w:rsidRPr="003C0DC0">
              <w:rPr>
                <w:rFonts w:eastAsia="Times New Roman" w:cs="Times New Roman"/>
                <w:lang w:eastAsia="ru-RU"/>
              </w:rPr>
              <w:t>, газо-,  водоснабжения и водоотведения, находящихся в муниципальной собственности, права владения и (или) пользования которыми не переданы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0720107110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6 938,1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0720107110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6 938,1</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0720107110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6 938,1</w:t>
            </w:r>
          </w:p>
        </w:tc>
      </w:tr>
      <w:tr w:rsidR="007E6CAB" w:rsidRPr="003C0DC0" w:rsidTr="00156192">
        <w:trPr>
          <w:trHeight w:val="201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«Исполнение судебных решений по реконструкции, модернизации, строительству объектов тепло-, электроснабжения и восстановление циркуляционных трубопроводов сетей горячего водоснабжения, восстановления сетей электроснабжения, а также технологически присоединенных к ним объектов на территории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16 675,5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44 081,3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72 738,5</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0720206110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13 246,9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0720206110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13 246,9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0720206110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13 246,9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w:t>
            </w:r>
            <w:proofErr w:type="gramStart"/>
            <w:r w:rsidRPr="003C0DC0">
              <w:rPr>
                <w:rFonts w:eastAsia="Times New Roman" w:cs="Times New Roman"/>
                <w:lang w:eastAsia="ru-RU"/>
              </w:rPr>
              <w:t>Рижской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0720206130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9 531,9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0720206130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9 531,9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0720206130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9 531,9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w:t>
            </w:r>
            <w:proofErr w:type="gramStart"/>
            <w:r w:rsidRPr="003C0DC0">
              <w:rPr>
                <w:rFonts w:eastAsia="Times New Roman" w:cs="Times New Roman"/>
                <w:lang w:eastAsia="ru-RU"/>
              </w:rPr>
              <w:t>Лунной</w:t>
            </w:r>
            <w:proofErr w:type="gramEnd"/>
            <w:r w:rsidRPr="003C0DC0">
              <w:rPr>
                <w:rFonts w:eastAsia="Times New Roman" w:cs="Times New Roman"/>
                <w:lang w:eastAsia="ru-RU"/>
              </w:rPr>
              <w:t>; № 51 по ул. Тверской и МОУ «СОШ № 41» по ул. Тверской, 45</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0720206150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28 348,4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0720206150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28 348,4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0720206150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28 348,4</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w:t>
            </w:r>
            <w:proofErr w:type="gramStart"/>
            <w:r w:rsidRPr="003C0DC0">
              <w:rPr>
                <w:rFonts w:eastAsia="Times New Roman" w:cs="Times New Roman"/>
                <w:lang w:eastAsia="ru-RU"/>
              </w:rPr>
              <w:t>Лунной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0720206160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14 141,7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0720206160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14 141,7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0720206160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14 141,7</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Реконструкция центрального теплового пункта «Нежилое здание ЦТП по адресу: г. Саратов, ул. </w:t>
            </w:r>
            <w:proofErr w:type="spellStart"/>
            <w:r w:rsidRPr="003C0DC0">
              <w:rPr>
                <w:rFonts w:eastAsia="Times New Roman" w:cs="Times New Roman"/>
                <w:lang w:eastAsia="ru-RU"/>
              </w:rPr>
              <w:t>Гусельская</w:t>
            </w:r>
            <w:proofErr w:type="spellEnd"/>
            <w:r w:rsidRPr="003C0DC0">
              <w:rPr>
                <w:rFonts w:eastAsia="Times New Roman" w:cs="Times New Roman"/>
                <w:lang w:eastAsia="ru-RU"/>
              </w:rPr>
              <w:t xml:space="preserve">,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w:t>
            </w:r>
            <w:proofErr w:type="gramStart"/>
            <w:r w:rsidRPr="003C0DC0">
              <w:rPr>
                <w:rFonts w:eastAsia="Times New Roman" w:cs="Times New Roman"/>
                <w:lang w:eastAsia="ru-RU"/>
              </w:rPr>
              <w:t>Черниговской</w:t>
            </w:r>
            <w:proofErr w:type="gramEnd"/>
            <w:r w:rsidRPr="003C0DC0">
              <w:rPr>
                <w:rFonts w:eastAsia="Times New Roman" w:cs="Times New Roman"/>
                <w:lang w:eastAsia="ru-RU"/>
              </w:rPr>
              <w:t xml:space="preserve">; № 4, 4А, 6 по ул. </w:t>
            </w:r>
            <w:proofErr w:type="spellStart"/>
            <w:r w:rsidRPr="003C0DC0">
              <w:rPr>
                <w:rFonts w:eastAsia="Times New Roman" w:cs="Times New Roman"/>
                <w:lang w:eastAsia="ru-RU"/>
              </w:rPr>
              <w:t>Гусельской</w:t>
            </w:r>
            <w:proofErr w:type="spellEnd"/>
            <w:r w:rsidRPr="003C0DC0">
              <w:rPr>
                <w:rFonts w:eastAsia="Times New Roman" w:cs="Times New Roman"/>
                <w:lang w:eastAsia="ru-RU"/>
              </w:rPr>
              <w:t>; № 2, 4 по ул. Песочной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30 248,4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30 248,4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30 248,4</w:t>
            </w:r>
          </w:p>
        </w:tc>
      </w:tr>
      <w:tr w:rsidR="007E6CAB" w:rsidRPr="003C0DC0" w:rsidTr="00156192">
        <w:trPr>
          <w:trHeight w:val="273"/>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Реконструкция центрального теплового пункта «Нежилое помещение по адресу: ул. </w:t>
            </w:r>
            <w:proofErr w:type="spellStart"/>
            <w:r w:rsidRPr="003C0DC0">
              <w:rPr>
                <w:rFonts w:eastAsia="Times New Roman" w:cs="Times New Roman"/>
                <w:lang w:eastAsia="ru-RU"/>
              </w:rPr>
              <w:t>Соколовая</w:t>
            </w:r>
            <w:proofErr w:type="spellEnd"/>
            <w:r w:rsidRPr="003C0DC0">
              <w:rPr>
                <w:rFonts w:eastAsia="Times New Roman" w:cs="Times New Roman"/>
                <w:lang w:eastAsia="ru-RU"/>
              </w:rPr>
              <w:t xml:space="preserve">, д. 44/62» и восстановление (модернизация и теплоизоляция) сетей горячего водоснабжения к многоквартирному дому № 44/62 по ул. </w:t>
            </w:r>
            <w:proofErr w:type="spellStart"/>
            <w:r w:rsidRPr="003C0DC0">
              <w:rPr>
                <w:rFonts w:eastAsia="Times New Roman" w:cs="Times New Roman"/>
                <w:lang w:eastAsia="ru-RU"/>
              </w:rPr>
              <w:t>Соколовая</w:t>
            </w:r>
            <w:proofErr w:type="spell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689,0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21 302,5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689,0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21 302,5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689,0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21 302,5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 xml:space="preserve">Реконструкция центрального теплового пункта «Нежилое здание ЦТП по адресу: г. Саратов, ул. им. Академика О.К. Антонова, д.10б» и восстановление (модернизация и теплоизоляция) сетей горячего водоснабжения до многоквартирных домов № 8, 10 по ул. им. Академика О.К. Антонова; № 3, 5 по ул. им. </w:t>
            </w:r>
            <w:proofErr w:type="spellStart"/>
            <w:r w:rsidRPr="003C0DC0">
              <w:rPr>
                <w:rFonts w:eastAsia="Times New Roman" w:cs="Times New Roman"/>
                <w:lang w:eastAsia="ru-RU"/>
              </w:rPr>
              <w:t>Блинова</w:t>
            </w:r>
            <w:proofErr w:type="spellEnd"/>
            <w:r w:rsidRPr="003C0DC0">
              <w:rPr>
                <w:rFonts w:eastAsia="Times New Roman" w:cs="Times New Roman"/>
                <w:lang w:eastAsia="ru-RU"/>
              </w:rPr>
              <w:t xml:space="preserve"> Ф.А.; № 55 по ул. им. Лебедева-Кумача В.И.</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776,7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776,7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776,7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Реконструкция центрального теплового пункта «Нежилое помещение по адресу: г. Саратов, ул. Электронная, д. 10а» и восстановление (модернизация и теплоизоляция) сетей горячего водоснабжения до многоквартирного дома № 10А по ул. </w:t>
            </w:r>
            <w:proofErr w:type="gramStart"/>
            <w:r w:rsidRPr="003C0DC0">
              <w:rPr>
                <w:rFonts w:eastAsia="Times New Roman" w:cs="Times New Roman"/>
                <w:lang w:eastAsia="ru-RU"/>
              </w:rPr>
              <w:t>Электронной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Реконструкция центрального теплового пункта «Нежилое помещение по адресу: г. Саратов, ул. им. Тархова С.Ф., д. 29а» и восстановление (модернизация и теплоизоляция) сетей горячего водоснабжения до многоквартирных домов № 10, 12, 12А по ул. </w:t>
            </w:r>
            <w:proofErr w:type="spellStart"/>
            <w:r w:rsidRPr="003C0DC0">
              <w:rPr>
                <w:rFonts w:eastAsia="Times New Roman" w:cs="Times New Roman"/>
                <w:lang w:eastAsia="ru-RU"/>
              </w:rPr>
              <w:t>им</w:t>
            </w:r>
            <w:proofErr w:type="gramStart"/>
            <w:r w:rsidRPr="003C0DC0">
              <w:rPr>
                <w:rFonts w:eastAsia="Times New Roman" w:cs="Times New Roman"/>
                <w:lang w:eastAsia="ru-RU"/>
              </w:rPr>
              <w:t>.У</w:t>
            </w:r>
            <w:proofErr w:type="gramEnd"/>
            <w:r w:rsidRPr="003C0DC0">
              <w:rPr>
                <w:rFonts w:eastAsia="Times New Roman" w:cs="Times New Roman"/>
                <w:lang w:eastAsia="ru-RU"/>
              </w:rPr>
              <w:t>фимцева</w:t>
            </w:r>
            <w:proofErr w:type="spellEnd"/>
            <w:r w:rsidRPr="003C0DC0">
              <w:rPr>
                <w:rFonts w:eastAsia="Times New Roman" w:cs="Times New Roman"/>
                <w:lang w:eastAsia="ru-RU"/>
              </w:rPr>
              <w:t xml:space="preserve"> К.Г.; № 29 по ул. им. Тархова С.Ф.</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Реконструкция центрального теплового пункта «Нежилое помещение по адресу: г. Саратов, ул. им. Уфимцева К.Г., д. 6а», восстановление (модернизация и теплоизоляция) сетей горячего водоснабжения до многоквартирного дома № 6 по ул. им. Уфимцева К.Г.; МДОУ «Детский сад № 106» по ул. им. Уфимцева К.Г., 8; МОУ «СОШ № 63 с УИП» по ул. им. Уфимцева К.Г., 4А</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Реконструкция центрального теплового пункта «</w:t>
            </w:r>
            <w:proofErr w:type="spellStart"/>
            <w:r w:rsidRPr="003C0DC0">
              <w:rPr>
                <w:rFonts w:eastAsia="Times New Roman" w:cs="Times New Roman"/>
                <w:lang w:eastAsia="ru-RU"/>
              </w:rPr>
              <w:t>Теплоцентр</w:t>
            </w:r>
            <w:proofErr w:type="spellEnd"/>
            <w:r w:rsidRPr="003C0DC0">
              <w:rPr>
                <w:rFonts w:eastAsia="Times New Roman" w:cs="Times New Roman"/>
                <w:lang w:eastAsia="ru-RU"/>
              </w:rPr>
              <w:t xml:space="preserve"> по адресу: г. Саратов, ул. им. </w:t>
            </w:r>
            <w:proofErr w:type="spellStart"/>
            <w:r w:rsidRPr="003C0DC0">
              <w:rPr>
                <w:rFonts w:eastAsia="Times New Roman" w:cs="Times New Roman"/>
                <w:lang w:eastAsia="ru-RU"/>
              </w:rPr>
              <w:t>Батавина</w:t>
            </w:r>
            <w:proofErr w:type="spellEnd"/>
            <w:r w:rsidRPr="003C0DC0">
              <w:rPr>
                <w:rFonts w:eastAsia="Times New Roman" w:cs="Times New Roman"/>
                <w:lang w:eastAsia="ru-RU"/>
              </w:rPr>
              <w:t xml:space="preserve"> П.Ф., д. 9е» и восстановление (модернизация и теплоизоляция) сетей горячего водоснабжения до многоквартирных домов № 9, 11 по ул. им. </w:t>
            </w:r>
            <w:proofErr w:type="spellStart"/>
            <w:r w:rsidRPr="003C0DC0">
              <w:rPr>
                <w:rFonts w:eastAsia="Times New Roman" w:cs="Times New Roman"/>
                <w:lang w:eastAsia="ru-RU"/>
              </w:rPr>
              <w:t>Батавина</w:t>
            </w:r>
            <w:proofErr w:type="spellEnd"/>
            <w:r w:rsidRPr="003C0DC0">
              <w:rPr>
                <w:rFonts w:eastAsia="Times New Roman" w:cs="Times New Roman"/>
                <w:lang w:eastAsia="ru-RU"/>
              </w:rPr>
              <w:t xml:space="preserve"> П.Ф.; МДОУ «Детский сад комбинированного вида № 183» по ул. им. </w:t>
            </w:r>
            <w:proofErr w:type="spellStart"/>
            <w:r w:rsidRPr="003C0DC0">
              <w:rPr>
                <w:rFonts w:eastAsia="Times New Roman" w:cs="Times New Roman"/>
                <w:lang w:eastAsia="ru-RU"/>
              </w:rPr>
              <w:t>Батавина</w:t>
            </w:r>
            <w:proofErr w:type="spellEnd"/>
            <w:r w:rsidRPr="003C0DC0">
              <w:rPr>
                <w:rFonts w:eastAsia="Times New Roman" w:cs="Times New Roman"/>
                <w:lang w:eastAsia="ru-RU"/>
              </w:rPr>
              <w:t xml:space="preserve"> П.Ф., 15 </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2010"/>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 xml:space="preserve">Реконструкция центрального теплового пункта «Нежилое здание ЦТП по адресу: г. Саратов, ул. им. Тархова С.Ф., д. 33/35» и восстановление (модернизация и теплоизоляция) сетей горячего водоснабжения до многоквартирных домов № 2, 4, 6, 10 по ул. им. </w:t>
            </w:r>
            <w:proofErr w:type="spellStart"/>
            <w:r w:rsidRPr="003C0DC0">
              <w:rPr>
                <w:rFonts w:eastAsia="Times New Roman" w:cs="Times New Roman"/>
                <w:lang w:eastAsia="ru-RU"/>
              </w:rPr>
              <w:t>Батавина</w:t>
            </w:r>
            <w:proofErr w:type="spellEnd"/>
            <w:r w:rsidRPr="003C0DC0">
              <w:rPr>
                <w:rFonts w:eastAsia="Times New Roman" w:cs="Times New Roman"/>
                <w:lang w:eastAsia="ru-RU"/>
              </w:rPr>
              <w:t xml:space="preserve"> П.Ф.; № 31, 33, 35 по ул. им. Тархова С.Ф.; № 7, 9 по ул. </w:t>
            </w:r>
            <w:proofErr w:type="spellStart"/>
            <w:r w:rsidRPr="003C0DC0">
              <w:rPr>
                <w:rFonts w:eastAsia="Times New Roman" w:cs="Times New Roman"/>
                <w:lang w:eastAsia="ru-RU"/>
              </w:rPr>
              <w:t>Топольчанской</w:t>
            </w:r>
            <w:proofErr w:type="spellEnd"/>
            <w:r w:rsidRPr="003C0DC0">
              <w:rPr>
                <w:rFonts w:eastAsia="Times New Roman" w:cs="Times New Roman"/>
                <w:lang w:eastAsia="ru-RU"/>
              </w:rPr>
              <w:t>;</w:t>
            </w:r>
            <w:proofErr w:type="gramEnd"/>
            <w:r w:rsidRPr="003C0DC0">
              <w:rPr>
                <w:rFonts w:eastAsia="Times New Roman" w:cs="Times New Roman"/>
                <w:lang w:eastAsia="ru-RU"/>
              </w:rPr>
              <w:t xml:space="preserve"> </w:t>
            </w:r>
            <w:proofErr w:type="spellStart"/>
            <w:r w:rsidRPr="003C0DC0">
              <w:rPr>
                <w:rFonts w:eastAsia="Times New Roman" w:cs="Times New Roman"/>
                <w:lang w:eastAsia="ru-RU"/>
              </w:rPr>
              <w:t>МДОУ</w:t>
            </w:r>
            <w:proofErr w:type="gramStart"/>
            <w:r w:rsidRPr="003C0DC0">
              <w:rPr>
                <w:rFonts w:eastAsia="Times New Roman" w:cs="Times New Roman"/>
                <w:lang w:eastAsia="ru-RU"/>
              </w:rPr>
              <w:t>«Д</w:t>
            </w:r>
            <w:proofErr w:type="gramEnd"/>
            <w:r w:rsidRPr="003C0DC0">
              <w:rPr>
                <w:rFonts w:eastAsia="Times New Roman" w:cs="Times New Roman"/>
                <w:lang w:eastAsia="ru-RU"/>
              </w:rPr>
              <w:t>етский</w:t>
            </w:r>
            <w:proofErr w:type="spellEnd"/>
            <w:r w:rsidRPr="003C0DC0">
              <w:rPr>
                <w:rFonts w:eastAsia="Times New Roman" w:cs="Times New Roman"/>
                <w:lang w:eastAsia="ru-RU"/>
              </w:rPr>
              <w:t xml:space="preserve"> сад № 17» по ул. им. Тархова С.Ф., 35А; МОУ «СОШ № 60» по ул. им. </w:t>
            </w:r>
            <w:proofErr w:type="spellStart"/>
            <w:r w:rsidRPr="003C0DC0">
              <w:rPr>
                <w:rFonts w:eastAsia="Times New Roman" w:cs="Times New Roman"/>
                <w:lang w:eastAsia="ru-RU"/>
              </w:rPr>
              <w:t>Батавина</w:t>
            </w:r>
            <w:proofErr w:type="spellEnd"/>
            <w:r w:rsidRPr="003C0DC0">
              <w:rPr>
                <w:rFonts w:eastAsia="Times New Roman" w:cs="Times New Roman"/>
                <w:lang w:eastAsia="ru-RU"/>
              </w:rPr>
              <w:t xml:space="preserve"> П.Ф., 6А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Реконструкция центрального теплового пункта «Нежилое помещение по адресу: г. Саратов, ул. им. Уфимцева К.Г., д. 2а» и восстановление (модернизация и теплоизоляция) сетей горячего водоснабжения до многоквартирных домов № 2, 4 по ул. им. Уфимцева К.Г.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Реконструкция котельной № 10 по адресу: г. Саратов, ул. Ипподромная, д. № 24 и восстановление (модернизация и теплоизоляция) сетей горячего водоснабжения до многоквартирных домов № 2, 3, 5, 5А, 8, 8А, 9, 10, 12, 15, 17, 18, 19, 20, 21 по ул. Ипподромной; № 26, 28 по ул. им. </w:t>
            </w:r>
            <w:proofErr w:type="spellStart"/>
            <w:r w:rsidRPr="003C0DC0">
              <w:rPr>
                <w:rFonts w:eastAsia="Times New Roman" w:cs="Times New Roman"/>
                <w:lang w:eastAsia="ru-RU"/>
              </w:rPr>
              <w:t>Шехурдина</w:t>
            </w:r>
            <w:proofErr w:type="spellEnd"/>
            <w:r w:rsidRPr="003C0DC0">
              <w:rPr>
                <w:rFonts w:eastAsia="Times New Roman" w:cs="Times New Roman"/>
                <w:lang w:eastAsia="ru-RU"/>
              </w:rPr>
              <w:t xml:space="preserve"> А.П.</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0720206290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Реконструкция центрального теплового пункта «Нежилое помещение № 2 по адресу: г. Саратов, ул. им. Ломоносова М.В., д. 20а» и восстановление (модернизация и теплоизоляция) сетей горячего водоснабжения до многоквартирных домов № 15, 17, 19 по ул. 4-й </w:t>
            </w:r>
            <w:proofErr w:type="gramStart"/>
            <w:r w:rsidRPr="003C0DC0">
              <w:rPr>
                <w:rFonts w:eastAsia="Times New Roman" w:cs="Times New Roman"/>
                <w:lang w:eastAsia="ru-RU"/>
              </w:rPr>
              <w:t>Прокатной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 xml:space="preserve">Реконструкция центрального теплового пункта «Нежилое помещение по адресу: г. Саратов, ул. 4 Прокатная, д. 18» и восстановление (модернизация и теплоизоляция) сетей горячего водоснабжения до многоквартирных домов № 11А, 16, 18 по ул. Измайлова; № 17 по ул. им. </w:t>
            </w:r>
            <w:proofErr w:type="spellStart"/>
            <w:r w:rsidRPr="003C0DC0">
              <w:rPr>
                <w:rFonts w:eastAsia="Times New Roman" w:cs="Times New Roman"/>
                <w:lang w:eastAsia="ru-RU"/>
              </w:rPr>
              <w:t>Загороднева</w:t>
            </w:r>
            <w:proofErr w:type="spellEnd"/>
            <w:r w:rsidRPr="003C0DC0">
              <w:rPr>
                <w:rFonts w:eastAsia="Times New Roman" w:cs="Times New Roman"/>
                <w:lang w:eastAsia="ru-RU"/>
              </w:rPr>
              <w:t xml:space="preserve"> В.И.; № 10А по ул. им. Ломоносова М.В.; № 16, 20 по ул. 4-й Прокатной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0720206310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0720206310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0720206310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lastRenderedPageBreak/>
              <w:t>Восстановление центрального теплового пункта «Нежилое здание ЦТП (в районе многоквартирных домов № 1, 1а по ул. им. Тархова С.Ф.» и восстановление (модернизация и теплоизоляция) сетей горячего водоснабжения от ЦТП (ул. им. Тархова С.Ф.) до многоквартирных домов № 1, 1А по ул. им. Тархова С.Ф.</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0720206320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0720206320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0720206320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Восстановление (модернизация и теплоизоляция) сетей горячего водоснабжения от ЦТП, расположенного по адресу: ул. им. Академика О.К. Антонова, д. № 31, до многоквартирных домов № 29, 31 по ул. им. Академика О.К. Антонова; № 6, 8, 10, 12 по ул. </w:t>
            </w:r>
            <w:proofErr w:type="gramStart"/>
            <w:r w:rsidRPr="003C0DC0">
              <w:rPr>
                <w:rFonts w:eastAsia="Times New Roman" w:cs="Times New Roman"/>
                <w:lang w:eastAsia="ru-RU"/>
              </w:rPr>
              <w:t>Перспективной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0720206330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0720206330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0720206330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201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Реконструкция центрального теплового пункта «Нежилое помещение по адресу: г. Саратов, ул. Астраханская, д. 40» и восстановление (реконструкция и теплоизоляция) сетей горячего водоснабжения до многоквартирных домов № 10/20, 22/36, 38, 40 по ул. </w:t>
            </w:r>
            <w:proofErr w:type="gramStart"/>
            <w:r w:rsidRPr="003C0DC0">
              <w:rPr>
                <w:rFonts w:eastAsia="Times New Roman" w:cs="Times New Roman"/>
                <w:lang w:eastAsia="ru-RU"/>
              </w:rPr>
              <w:t>Астраханской</w:t>
            </w:r>
            <w:proofErr w:type="gramEnd"/>
            <w:r w:rsidRPr="003C0DC0">
              <w:rPr>
                <w:rFonts w:eastAsia="Times New Roman" w:cs="Times New Roman"/>
                <w:lang w:eastAsia="ru-RU"/>
              </w:rPr>
              <w:t xml:space="preserve">; № 18/30, 6/16 по 5-му проезду Первомайского поселка; № 19/31 по 7-му проезду Первомайского поселка; № 39/53, 55 по ул. 2-й </w:t>
            </w:r>
            <w:proofErr w:type="gramStart"/>
            <w:r w:rsidRPr="003C0DC0">
              <w:rPr>
                <w:rFonts w:eastAsia="Times New Roman" w:cs="Times New Roman"/>
                <w:lang w:eastAsia="ru-RU"/>
              </w:rPr>
              <w:t>Садовой</w:t>
            </w:r>
            <w:proofErr w:type="gramEnd"/>
            <w:r w:rsidRPr="003C0DC0">
              <w:rPr>
                <w:rFonts w:eastAsia="Times New Roman" w:cs="Times New Roman"/>
                <w:lang w:eastAsia="ru-RU"/>
              </w:rPr>
              <w:t>; № 21/23, 25 по 6-му проезду Первомайского поселка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0720206340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0720206340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0720206340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lastRenderedPageBreak/>
              <w:t>Реконструкция центрального теплового пункта «Нежилое здание ЦТП по адресу: г. Саратов, ул. им. Чернышевского Н.Г., д. 8» и восстановление (модернизация и теплоизоляция) сетей горячего водоснабжения до многоквартирных домов № 8, 10, 12, 14, 16, 18, 20 по ул. им. Чернышевского Н.Г.; № 1, 4, 6, 8, по 4-му пр. им. Чернышевского Н.Г.</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0720206460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0720206460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0720206460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Восстановление циркуляционного трубопровода от центрального теплового пункта, расположенного по адресу: просп. Энтузиастов, д. 56/1 до ввода в многоквартирный дом №8 по Барнаульскому тупику</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0720206470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0720206470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0720206470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Реконструкция оборудования котельной, расположенной по адресу: ул. им. Ломоносова М.В., 1 и восстановление (модернизация и теплоизоляция) сетей горячего водоснабжения до многоквартирных домов № 6 по ул. Зеркальной; № 5, 11, 25, 25А по ул. 1-й Прокатной; № 3А, 4, 8, 19 по ул. 2-й Прокатной; № 7 по ул. Измайлова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0720206480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0720206480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0720206480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Реконструкция оборудования (в части горячего водоснабжения) центрального теплового пункта «Нежилое здание ЦТП по адресу: г. Саратов, ул. Аптечная, 49/53»</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0720206490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631,0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0720206490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631,0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0720206490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631,0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Реконструкция центрального теплового пункта «Нежилое здание ЦТП по адресу: г. Саратов, ул. Томская, д. 18» и восстановление (модернизация и теплоизоляция) сетей горячего водоснабжения до многоквартирных домов № 23, 25, 29, 27, 31 по ул. Пензенской; № 18 по ул. Томской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0720206520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0720206520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0720206520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Реконструкция центрального теплового пункта «Нежилое здание ЦТП по адресу: г. Саратов, ул. Волгоградская, д. 18» и восстановление (модернизация и теплоизоляция) сетей горячего водоснабжения до многоквартирного дома № 18 по ул. </w:t>
            </w:r>
            <w:proofErr w:type="gramStart"/>
            <w:r w:rsidRPr="003C0DC0">
              <w:rPr>
                <w:rFonts w:eastAsia="Times New Roman" w:cs="Times New Roman"/>
                <w:lang w:eastAsia="ru-RU"/>
              </w:rPr>
              <w:t>Волгоградской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0720206530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0720206530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0720206530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Реконструкция центрального теплового пункта «Нежилое здание ЦТП по адресу: г. Саратов, ул. Малая Горная, д. 41/45» и восстановление (модернизация и теплоизоляция) сетей горячего водоснабжения до многоквартирных домов № 18/40 по ул. Соколовой; № 33/39, 27/31, 41/45 по ул. Малой Горной; № 4/20 по ул. Малой </w:t>
            </w:r>
            <w:proofErr w:type="spellStart"/>
            <w:r w:rsidRPr="003C0DC0">
              <w:rPr>
                <w:rFonts w:eastAsia="Times New Roman" w:cs="Times New Roman"/>
                <w:lang w:eastAsia="ru-RU"/>
              </w:rPr>
              <w:t>Затонской</w:t>
            </w:r>
            <w:proofErr w:type="spell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0720206540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0720206540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0720206540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Реконструкция центрального теплового пункта «Нежилое помещение по адресу: г. Саратов, ул. Крымская, д. 34» и восстановление тепловых сетей до многоквартирных жилых домов № 1, 3, 4, 5, 6, 7, 8, 9 по ул. М. Расковой; № 34, 34А по ул. Крымской; № 60, 62 по Ново-Астраханскому шоссе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0720206620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1 015,6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0720206620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1 015,6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0720206620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1 015,6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Восстановление кабельной линии от ТП-783 до ВРУ жилого дома по адресу: г. Саратов, ул. </w:t>
            </w:r>
            <w:proofErr w:type="gramStart"/>
            <w:r w:rsidRPr="003C0DC0">
              <w:rPr>
                <w:rFonts w:eastAsia="Times New Roman" w:cs="Times New Roman"/>
                <w:lang w:eastAsia="ru-RU"/>
              </w:rPr>
              <w:t>Кавказская</w:t>
            </w:r>
            <w:proofErr w:type="gramEnd"/>
            <w:r w:rsidRPr="003C0DC0">
              <w:rPr>
                <w:rFonts w:eastAsia="Times New Roman" w:cs="Times New Roman"/>
                <w:lang w:eastAsia="ru-RU"/>
              </w:rPr>
              <w:t>, д. № 4</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0720208120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0720208120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0720208120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Благоустройство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230 643,2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«Формирование современной городской среды муниципального образования «Город Саратов»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229 643,2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«Благоустройство дворовых территорий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229 643,2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«Проведение работ по благоустройству дворовых территорий многоквартирных домов»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229 643,2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06101L5550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222 543,2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06101L5550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222 543,2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06101L5550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222 543,2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коммунального хозяйства»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«Приобретение производственного инвентаря для нужд коммунального хозяйства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Другие вопросы в области жилищно-коммунального хозяйства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35 862,6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36 100,2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36 441,2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35 862,6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36 100,2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36 441,2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деятельности органов исполнительной власти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35 862,6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36 100,2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36 441,2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35 862,6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36 100,2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36 441,2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34 002,6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34 340,2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34 681,2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34 002,6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34 340,2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34 681,2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1 854,0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1 754,0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1 854,0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1 754,0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УПРАВЛЕНИЕ ПО ФИЗИЧЕСКОЙ КУЛЬТУРЕ  И СПОРТУ АДМИНИСТРАЦИИ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456 351,0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244 327,0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251 452,4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16 709,7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14 590,5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14 938,1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Молодежная политика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16 709,7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14 590,5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14 938,1</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16 709,7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14 590,5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14 938,1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Подпрограмма «Совершенствование системы физического воспитания населения в муниципальном образовании «Город </w:t>
            </w:r>
            <w:r w:rsidRPr="003C0DC0">
              <w:rPr>
                <w:rFonts w:eastAsia="Times New Roman" w:cs="Times New Roman"/>
                <w:lang w:eastAsia="ru-RU"/>
              </w:rPr>
              <w:lastRenderedPageBreak/>
              <w:t>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lastRenderedPageBreak/>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13 981,1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13 370,5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13 669,3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13 981,1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13 370,5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13 669,3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13 080,8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13 370,5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13 669,3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13 080,8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13 370,5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13 669,3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13 080,8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13 370,5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13 669,3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2 728,6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1 268,8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«Капитальный ремонт объектов физической культуры и спорта»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748,8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748,8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748,8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748,8</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Основное мероприятие «Приобретение спортивного инвентаря, оборудования, иного имущества и предметов материально-технического обеспечения </w:t>
            </w:r>
            <w:proofErr w:type="gramStart"/>
            <w:r w:rsidRPr="003C0DC0">
              <w:rPr>
                <w:rFonts w:eastAsia="Times New Roman" w:cs="Times New Roman"/>
                <w:lang w:eastAsia="ru-RU"/>
              </w:rPr>
              <w:t>деятельности</w:t>
            </w:r>
            <w:proofErr w:type="gramEnd"/>
            <w:r w:rsidRPr="003C0DC0">
              <w:rPr>
                <w:rFonts w:eastAsia="Times New Roman" w:cs="Times New Roman"/>
                <w:lang w:eastAsia="ru-RU"/>
              </w:rPr>
              <w:t xml:space="preserve">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2 228,6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2 228,6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2 228,6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2 228,6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ФИЗИЧЕСКАЯ КУЛЬТУРА И СПОРТ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439 641,3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229 736,5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236 514,3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Физическая культура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368,2</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368,2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«Совершенствование системы физического воспитания населения в муниципальном образовании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368,2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«Пропаганда физической культуры, спорта и здорового образа жизни»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368,2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368,2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368,2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368,2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Массовый спорт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428 587,1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218 572,5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225 239,1</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428 519,6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218 497,5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225 239,1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«Совершенствование системы физического воспитания населения в муниципальном образовании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64 466,5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51 211,6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51 818,4</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4 263,6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4 562,5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1210205010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4 263,6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4 562,5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1210205010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4 263,6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4 562,5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1210205010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1210205010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3 663,6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3 962,5</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248,5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1210305010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248,5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1210305010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248,5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1210305010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248,5</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59 973,2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46 562,6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47 007,4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52 839,9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46 213,6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46 658,4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52 839,9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46 213,6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46 658,4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52 839,9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46 213,6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46 658,4</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1210407130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349,0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1210407130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349,0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1210407130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6 445,0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6 445,0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6 445,0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12104S2300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Подпрограмма «Развитие системы подготовки спортивного резерва в муниципальном образовании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169 185,3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162 405,9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166 007,4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«Организация и осуществление спортивной подготовки по видам спорта»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166 316,4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159 422,2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162 904,4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132 188,6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133 181,5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136 351,2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132 188,6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133 181,5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136 351,2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90 388,4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91 113,5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93 993,5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41 800,2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42 068,0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42 357,7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25 959,8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26 240,7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26 553,2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20 523,3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20 011,9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20 075,3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20 523,3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20 011,9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20 075,3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5 435,5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6 228,8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6 477,9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5 435,5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6 228,8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6 477,9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7 759,8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7 321,2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3 883,4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3 437,8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«Организация и проведение официальных муниципальных спортивных мероприятий»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2 868,9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2 983,7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3 103,0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1220205010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2 868,9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2 983,7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3 103,0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1220205010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2 868,9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2 983,7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3 103,0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1220205010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2 868,9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2 983,7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3 103,0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194 867,8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4 880,0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7 413,3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«Капитальный ремонт объектов физической культуры и спорта»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5 988,5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5 988,5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5 988,5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894,4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5 094,1</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Основное мероприятие «Приобретение спортивного инвентаря, оборудования, иного имущества и предметов материально-технического обеспечения </w:t>
            </w:r>
            <w:proofErr w:type="gramStart"/>
            <w:r w:rsidRPr="003C0DC0">
              <w:rPr>
                <w:rFonts w:eastAsia="Times New Roman" w:cs="Times New Roman"/>
                <w:lang w:eastAsia="ru-RU"/>
              </w:rPr>
              <w:t>деятельности</w:t>
            </w:r>
            <w:proofErr w:type="gramEnd"/>
            <w:r w:rsidRPr="003C0DC0">
              <w:rPr>
                <w:rFonts w:eastAsia="Times New Roman" w:cs="Times New Roman"/>
                <w:lang w:eastAsia="ru-RU"/>
              </w:rPr>
              <w:t xml:space="preserve">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1 370,0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1 424,8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1 370,0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1 424,8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1 370,0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1 424,8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759,2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123020М000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665,6</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«Приобретение, строительство и реконструкция физкультурно-оздоровительных и спортивных сооружений»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190 810,8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Реконструкция тренировочной площадки на стадионе «Авангард»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1230406050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88 783,8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1230406050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88 783,8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1230406050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88 783,8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Объект незавершенного строительства нежилое здание (спортивно-технический комплекс), расположенный по адресу: г. Саратов, ул. Олимпийская, д.1, литер Н</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1230406560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1230406560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1230406560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по подготовке и проведению чемпионата мира по футболу в 2018 году в Российской Федерации (реконструкция тренировочной площадки на стадионе «Авангард»)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1230451541</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99 800,0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1230451541</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99 800,0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1230451541</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99 800,0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«Специальная оценка условий труда»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физической культуры и спорта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10 713,9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10 810,0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10 907,0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подготовки спортивного резерва в муниципальном образовании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«Выявление, развитие и поддержка детей с выдающимися способностями»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10 203,9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10 397,0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деятельности органов исполнительной власти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10 203,9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10 397,0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10 203,9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10 397,0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9 790,7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10 171,6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10 397,0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9 790,7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10 171,6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10 397,0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119</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АДМИНИСТРАЦИЯ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181 959,8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187 818,1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189 484,6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181 264,4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187 232,7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188 874,6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Функционирование высшего должностного лица субъекта Российской Федерации и муниципального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3 115,2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3 177,7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3 209,0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3 115,2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3 177,7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3 209,0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деятельности органов исполнительной власти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3 115,2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3 177,7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3 209,0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главы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3 115,2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3 177,7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3 209,0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3 115,2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3 177,7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3 209,0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3 115,2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3 177,7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3 209,0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150 693,5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152 493,8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154 104,4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150 693,5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152 493,8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154 104,4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деятельности органов исполнительной власти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150 693,5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152 493,8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154 104,4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143 661,4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145 439,5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146 797,5</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134 258,4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141 181,3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146 521,2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134 258,4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141 181,3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146 521,2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7 989,2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4 058,2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276,3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7 989,2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4 058,2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276,3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1 413,8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Исполнение судебных актов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813,8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3040004010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1 354,5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1 414,0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1 474,7</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3040004010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1 354,5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1 414,0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1 474,7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3040004010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1 354,5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1 414,0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1 474,7</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3040004020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139,8</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3040004020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139,8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3040004020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139,8</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3040076500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1 340,2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1 384,3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1 430,0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3040076500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1 229,9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1 274,0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1 319,7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3040076500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1 229,9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1 274,0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1 319,7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3040076500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3040076500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3040076600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3 993,1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4 125,3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4 262,4</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3040076600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3 728,0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3 860,2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3 997,3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3040076600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3 728,0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3 860,2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3 997,3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3040076600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265,1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3040076600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265,1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Погашение кредиторской задолженности прошлых лет по расходам на обеспечение функций центрального аппарата </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30400К2020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30400К2020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30400К2020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Резервные фонды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15 995,9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15 995,9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Резервные фонды местных администраций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15 995,9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3110000100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15 995,9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3110000100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15 995,9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Резервные средства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3110000100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15 995,9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11 459,8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11 561,2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11 561,2</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«Профилактика терроризма, экстремизма и межнациональных конфликтов в муниципальном образовании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«Осуществление мероприятий по профилактике терроризма, экстремизма и межнациональных конфликтов»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Ведомственные целевые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10 959,8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11 061,2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11 061,2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10 459,8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10 561,2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10 561,2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203000М000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10 459,8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10 561,2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10 561,2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203000М000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10 459,8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10 561,2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10 561,2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203000М000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10 459,8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10 561,2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10 561,2</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Ведомственная целевая программа «Поддержка социально ориентированных некоммерческих организаций города Саратова» на 2018 год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204000М000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204000М000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204000М000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ОБОРОНА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Мобилизационная подготовка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Мероприятия по обеспечению мобилизационной готовности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ЭКОНОМИКА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национальной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Муниципальная программа «Развитие малого и среднего предпринимательства в муниципальном образовании «Город Саратов» на 2017-2019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1500000000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«Финансовая поддержка начинающих субъектов малого предпринимательства на территории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1530000000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«Предоставление грантов начинающим субъектам малого предпринимательства на создание собственного бизнеса»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1530100000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153010М000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153010М000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153010М000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УПРАВЛЕНИЕ ПО ИНЖЕНЕРНОЙ ЗАЩИТЕ АДМИНИСТРАЦИИ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120 559,8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70 337,2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55 404,0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8 798,2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7 087,2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7 154,0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8 798,2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7 087,2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7 154,0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8 798,2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7 087,2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7 154,0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деятельности органов исполнительной власти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8 798,2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7 087,2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7 154,0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8 798,2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7 087,2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7 154,0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8 385,2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6 674,2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6 739,0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8 385,2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6 674,2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6 739,0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ЭКОНОМИКА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71 761,6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Водное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71 561,6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68 011,6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«Содержание и благоустройство территорий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68 011,6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«Содержание и развитие отдельных территорий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68 011,6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2010"/>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 xml:space="preserve">Проведение работ по благоустройству набережной и строительству эллингов, а также для благоустройства пешеходной зоны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w:t>
            </w:r>
            <w:proofErr w:type="spellStart"/>
            <w:r w:rsidRPr="003C0DC0">
              <w:rPr>
                <w:rFonts w:eastAsia="Times New Roman" w:cs="Times New Roman"/>
                <w:lang w:eastAsia="ru-RU"/>
              </w:rPr>
              <w:t>Улеши</w:t>
            </w:r>
            <w:proofErr w:type="spellEnd"/>
            <w:r w:rsidRPr="003C0DC0">
              <w:rPr>
                <w:rFonts w:eastAsia="Times New Roman" w:cs="Times New Roman"/>
                <w:lang w:eastAsia="ru-RU"/>
              </w:rPr>
              <w:t xml:space="preserve"> и пос. </w:t>
            </w:r>
            <w:proofErr w:type="spellStart"/>
            <w:r w:rsidRPr="003C0DC0">
              <w:rPr>
                <w:rFonts w:eastAsia="Times New Roman" w:cs="Times New Roman"/>
                <w:lang w:eastAsia="ru-RU"/>
              </w:rPr>
              <w:t>Юриш</w:t>
            </w:r>
            <w:proofErr w:type="spellEnd"/>
            <w:r w:rsidRPr="003C0DC0">
              <w:rPr>
                <w:rFonts w:eastAsia="Times New Roman" w:cs="Times New Roman"/>
                <w:lang w:eastAsia="ru-RU"/>
              </w:rPr>
              <w:t>)</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0510479101</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68 011,6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0510479101</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68 011,6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0510479101</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68 011,6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Ведомственные целевые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3 250,0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2018 год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2050000000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205000М000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205000М000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205000М000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2 650,0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20Б0000000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20Б000М000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20Б000М000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20Б000М000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национальной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Ведомственные целевые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20Б0000000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20Б000М000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20Б000М000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20Б000М000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ЖИЛИЩНО-КОММУНАЛЬНОЕ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Благоустройство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«Содержание, ремонт и развитие инженерных сетей»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«Содержание и ремонт сетей ливневой канализации и дренажа общегородского назначения»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Возмещение затрат по содержанию и текущему ремонту сетей ливневой канализации и дренажа общегородского назначения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0520207060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0520207060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0520207060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45 000,0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КОМИТЕТ ПО ГРАДОСТРОИТЕЛЬСТВУ, АРХИТЕКТУРЕ И КАПИТАЛЬНОМУ СТРОИТЕЛЬСТВУ АДМИНИСТРАЦИИ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65 726,8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66 205,8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66 753,3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46 172,0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46 603,4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47 039,1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46 172,0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46 603,4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47 039,1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46 172,0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46 603,4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47 039,1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деятельности органов исполнительной власти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46 172,0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46 603,4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47 039,1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46 172,0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46 603,4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47 039,1</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43 340,0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44 983,6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45 522,5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43 340,0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44 983,6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45 522,5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2 658,7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1 459,8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1 369,6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2 658,7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1 459,8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1 369,6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147,0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147,0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ОБОРОНА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Мобилизационная подготовка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Мероприятия по обеспечению мобилизационной готовности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ЭКОНОМИКА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национальной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Мероприятия в области строительства, архитектуры и градостроительства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КУЛЬТУРА, КИНЕМАТОГРАФИЯ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9 436,8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9 484,4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9 604,2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Культура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9 436,8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9 484,4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9 604,2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Ведомственные целевые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9 436,8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9 484,4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9 604,2</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20В0000000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9 436,8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9 484,4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9 604,2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20В0005030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8 069,7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8 572,9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8 692,7</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20В0005030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2 499,3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2 749,4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2 911,0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20В0005030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2 499,3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2 749,4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2 911,0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20В0005030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4 920,4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5 223,5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5 181,7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20В0005030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4 920,4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5 223,5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5 181,7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20В0005030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20В0005030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20В000М000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1 367,1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911,5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20В000М000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1 367,1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911,5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20В000М000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1 367,1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911,5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КОНТРОЛЬНО-СЧЕТНАЯ ПАЛАТА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29 165,8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29 445,2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29 727,3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29 165,8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29 445,2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29 727,3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29 165,8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29 445,2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29 727,3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29 165,8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29 445,2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29 727,3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деятельности контрольно-счетной палаты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29 165,8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29 445,2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29 727,3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3020001030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4 441,1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4 609,9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4 785,1</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3020001030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4 441,1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4 609,9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4 785,1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3020001030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4 441,1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4 609,9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4 785,1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3020002020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24 724,7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24 835,3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24 942,2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3020002020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23 144,6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23 255,2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23 362,1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3020002020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23 144,6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23 255,2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23 362,1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3020002020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1 575,1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1 575,1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1 575,1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3020002020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1 575,1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1 575,1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1 575,1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3020002020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3020002020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УПРАВЛЕНИЕ ЗАЩИТЫ НАСЕЛЕНИЯ И ТЕРРИТОРИЙ ГОРОДА ОТ ЧРЕЗВЫЧАЙНЫХ СИТУАЦИЙ АДМИНИСТРАЦИИ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83 413,1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70 392,8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73 062,7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4 005,0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4 005,0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Ведомственные целевые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4 005,0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4 005,0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Техническое обслуживание комплекса систем видеонаблюдения, передачи и хранения информации в местах массового пребывания населения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2070008160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2070008160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2070008160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Обследование технического состояния систем </w:t>
            </w:r>
            <w:proofErr w:type="spellStart"/>
            <w:r w:rsidRPr="003C0DC0">
              <w:rPr>
                <w:rFonts w:eastAsia="Times New Roman" w:cs="Times New Roman"/>
                <w:lang w:eastAsia="ru-RU"/>
              </w:rPr>
              <w:t>видеофиксации</w:t>
            </w:r>
            <w:proofErr w:type="spellEnd"/>
            <w:r w:rsidRPr="003C0DC0">
              <w:rPr>
                <w:rFonts w:eastAsia="Times New Roman" w:cs="Times New Roman"/>
                <w:lang w:eastAsia="ru-RU"/>
              </w:rPr>
              <w:t xml:space="preserve"> проходящего автотранспорта на въездах в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2070008170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2070008170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2070008170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ОБОРОНА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Мобилизационная подготовка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Мероприятия по обеспечению мобилизационной готовности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БЕЗОПАСНОСТЬ И ПРАВООХРАНИТЕЛЬНАЯ ДЕЯТЕЛЬНОСТЬ</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76 196,0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67 528,5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70 073,7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Защита населения и территории от чрезвычайных ситуаций природного и техногенного характера, гражданская оборона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76 196,0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67 528,5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70 073,7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Ведомственные целевые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60 564,2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54 252,0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56 674,5</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60 564,2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54 252,0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56 674,5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58 274,5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54 252,0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56 674,5</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50 197,0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49 134,3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51 003,5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50 197,0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49 134,3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51 003,5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7 746,2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4 811,9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5 371,2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7 746,2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4 811,9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5 371,2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299,8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299,8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2 175,6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2 175,6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2 175,6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13 156,0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13 276,5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13 399,2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деятельности органов исполнительной власти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13 156,0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13 276,5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13 399,2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13 156,0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13 276,5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13 399,2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11 340,9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11 772,0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12 218,9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11 340,9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11 772,0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12 218,9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1 810,2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1 504,5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1 180,3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1 810,2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1 504,5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1 180,3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2 475,8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Резервные фонды местных администраций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2 475,8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3110000100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2 475,8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3110000100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2 475,8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3110000100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2 475,8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3 147,1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2 799,3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2 924,0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Профессиональная подготовка, переподготовка и повышение квалификации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3 147,1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2 799,3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2 924,0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Ведомственные целевые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3 147,1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2 799,3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2 924,0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3 147,1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2 799,3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2 924,0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3 049,1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2 799,3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2 924,0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2 495,0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2 589,8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2 495,0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2 589,8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270,1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270,1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20700S2300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КОМИТЕТ ПО ОБРАЗОВАНИЮ АДМИНИСТРАЦИИ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575 815,5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536 376,6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553 325,2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559 154,2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520 242,0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537 190,6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Дошкольное 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303 025,8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278 081,5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289 615,2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302 038,5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277 981,5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289 515,2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302 038,5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277 981,5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289 515,2</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292 080,0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269 792,0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281 325,7</w:t>
            </w:r>
          </w:p>
        </w:tc>
      </w:tr>
      <w:tr w:rsidR="007E6CAB" w:rsidRPr="003C0DC0" w:rsidTr="00F170C1">
        <w:trPr>
          <w:cantSplit/>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107 501,5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109 091,9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112 217,1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107 501,5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109 091,9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112 217,1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81 288,4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82 614,1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84 892,5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26 213,1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26 477,8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27 324,6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14 037,4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14 037,4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11 055,0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2 982,4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169 802,2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160 700,1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169 108,6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169 802,2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160 700,1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169 108,6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129 667,0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123 184,5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129 630,0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40 135,2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37 515,6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39 478,6</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581,9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1 264,5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1 264,5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1 264,5</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1 264,5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1 264,5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1 264,5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1 264,5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1 264,5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1 264,5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943,2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943,2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943,2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321,3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6 953,0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6 925,0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6 925,0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6 918,0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6 925,0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6 925,0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6 918,0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6 925,0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6 925,0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4 643,0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2 275,0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2 275,0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2 275,0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«Создание в дошкольных образовательных учреждениях условий для получения детьми-инвалидами качественного образования» (создание архитектурной доступности, оснащение оборудованием)»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1010700000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Мероприятия государственной программы Российской Федерации «Доступная среда» на 2011-2020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10107L0270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10107L0270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10107L0270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Муниципальная программа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Подпрограмма «Энергосбережение и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в организациях бюджетной сферы»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864,8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864,8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Общее 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106 061,0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100 048,3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103 401,4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105 458,8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99 953,3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103 306,4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«Выявление, развитие и поддержка детей с выдающимися способностями»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102040М000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102040М000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102040М000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общего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105 108,8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99 603,3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102 956,4</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101 872,7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96 367,2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99 624,9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12 573,1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12 696,5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13 207,5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12 573,1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12 696,5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13 207,5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4 572,7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4 866,9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5 034,1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8 000,4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7 829,6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8 173,4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89 299,6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83 670,7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86 417,4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89 299,6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83 670,7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86 417,4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40 293,5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37 555,4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38 788,2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49 006,1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46 115,3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47 629,2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1 574,0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1 574,0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1 669,4</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440,9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350,9</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350,9</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1 133,1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1 133,1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1 228,5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817,5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817,5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817,5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539,2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278,3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411,0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411,0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62,1</w:t>
            </w:r>
          </w:p>
        </w:tc>
      </w:tr>
      <w:tr w:rsidR="007E6CAB" w:rsidRPr="003C0DC0" w:rsidTr="00F170C1">
        <w:trPr>
          <w:cantSplit/>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62,1</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1 600,0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Ведомственные целевые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Ведомственная целевая программа «Развитие педагогического потенциала» на 2018 год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2080000000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208000М000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208000М000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208000М000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Дополнительное образование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86 430,5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80 121,2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80 940,0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85 884,6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79 886,2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80 705,0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85 884,6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79 886,2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80 705,0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82 812,0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76 863,6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77 682,4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48 340,5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46 915,5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47 592,1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48 340,5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46 915,5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47 592,1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16 578,6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15 891,0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16 078,4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31 761,9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31 024,5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31 513,7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32 388,3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29 948,1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30 090,3</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29 521,5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26 975,7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27 061,1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29 521,5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26 975,7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27 061,1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2 757,2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2 866,6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2 923,4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2 757,2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2 866,6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2 923,4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105,8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105,8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1 979,0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594,9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594,9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1 384,1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1 071,9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3 072,6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3 022,6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3 022,6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3 022,6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3 022,6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3 022,6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511,3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511,3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2 511,3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2 511,3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2 511,3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430,7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2 080,6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2 080,6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2 080,6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Ведомственные целевые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Ведомственная целевая программа «Развитие педагогического потенциала» на 2018 год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2080000000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208000М000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208000М000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208000М000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176,1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Молодежная политика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8 426,6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8 140,7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8 165,2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7 767,0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7 481,1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7 505,6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общего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232,1</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232,1</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Предоставление питания </w:t>
            </w:r>
            <w:proofErr w:type="gramStart"/>
            <w:r w:rsidRPr="003C0DC0">
              <w:rPr>
                <w:rFonts w:eastAsia="Times New Roman" w:cs="Times New Roman"/>
                <w:lang w:eastAsia="ru-RU"/>
              </w:rP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232,1</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«Организация молодежной политики, методическая и информационная поддержка образовательных организаций»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7 534,9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7 249,0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7 273,5</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деятельности муниципальных учреждений, осуществляющих организационно-воспитательную работу с молодежью»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7 534,9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7 249,0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7 273,5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7 224,5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7 249,0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7 273,5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7 224,5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7 249,0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7 273,5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7 224,5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7 249,0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7 273,5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Ведомственные целевые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659,6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Ведомственная целевая программа «Организация мероприятий с детьми и молодежью» на 2018 год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2090000000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659,6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209000М000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659,6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209000М000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479,6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209000М000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479,6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209000М000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Премии и гранты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209000М000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55 210,3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53 850,3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55 068,8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9 694,0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9 221,3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9 253,9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«Организация молодежной политики, методическая и информационная поддержка образовательных организаций»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9 694,0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9 221,3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9 253,9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деятельности прочих подведомственных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9 694,0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9 221,3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9 253,9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1050205030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9 183,9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9 221,3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9 253,9</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1050205030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8 593,0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8 620,2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8 647,6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1050205030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8 593,0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8 620,2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8 647,6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1050205030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586,5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596,7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601,9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1050205030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586,5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596,7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601,9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1050205030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1050205030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1050272300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1050272300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1050272300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10502S2300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10502S2300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10502S2300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«Профилактика правонарушений и наркомании среди обучающихся муниципальных 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Ведомственные целевые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706,0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Ведомственная целевая программа «Развитие педагогического потенциала» на 2018 год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2080000000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706,0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208000М000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706,0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208000М000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208000М000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208000М000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406,0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Премии и гранты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208000М000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406,0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16 318,7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16 466,6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16 631,9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деятельности органов исполнительной власти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16 318,7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16 466,6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16 631,9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15 771,8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15 923,0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16 075,7</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14 803,7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14 850,5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14 897,3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14 803,7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14 850,5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14 897,3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1 063,9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1 063,9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114,5</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556,2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409,7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409,7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146,5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146,5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Погашение кредиторской задолженности прошлых лет по расходам на обеспечение функций центрального аппарата </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30400К2020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30400К2020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30400К2020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28 291,6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27 256,4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28 277,0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28 105,1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27 256,4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28 277,0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обеспечение деятельности централизованной бухгалтерии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26 703,4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26 982,1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27 993,2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24 132,0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24 208,5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24 285,1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24 132,0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24 208,5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24 285,1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2 761,8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3 696,3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2 761,8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3 696,3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1 079,6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1 079,6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1 079,6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5C71F8">
        <w:trPr>
          <w:cantSplit/>
          <w:trHeight w:val="2296"/>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283,8</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33,4</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обеспечение деятельности централизованной бухгалтерии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СОЦИАЛЬНАЯ ПОЛИТИКА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16 134,6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Охрана семьи и детства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16 134,6</w:t>
            </w:r>
          </w:p>
        </w:tc>
      </w:tr>
      <w:tr w:rsidR="007E6CAB" w:rsidRPr="003C0DC0" w:rsidTr="00156192">
        <w:trPr>
          <w:trHeight w:val="272"/>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16 134,6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16 134,6</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16 134,6</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16 134,6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16 134,6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146</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16 134,6</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КОМИТЕТ ДОРОЖНОГО ХОЗЯЙСТВА, БЛАГОУСТРОЙСТВА И ТРАНСПОРТА АДМИНИСТРАЦИИ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2 594 431,3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1 447 875,9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1 454 196,9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168 293,0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162 558,8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168 236,2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168 293,0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162 558,8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168 236,2</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167 344,1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162 558,8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168 236,2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«Транспортное обслуживание населения»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167 344,1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162 558,8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168 236,2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«Организация транспортного обслуживания населения»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167 344,1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162 558,8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168 236,2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161 452,4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162 558,8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168 236,2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95 294,3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98 913,4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102 669,4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95 294,3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98 913,4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102 669,4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63 791,8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61 320,4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63 241,8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63 791,8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61 320,4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63 241,8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2 366,3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2 325,0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2 325,0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2 366,3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2 325,0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2 325,0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5 597,1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5 597,1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5 597,1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948,9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948,9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ЭКОНОМИКА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2 043 431,6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976 916,4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967 146,9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Сельское хозяйство и рыболовство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«Содержание и благоустройство территорий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«Улучшение внешнего облика улиц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Проведение мероприятий по отлову и содержанию безнадзорных животных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0510377Д00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0510377Д00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0510377Д00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4 685,1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Транспорт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148 685,5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144 520,1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124 750,6</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«Транспортное обслуживание населения»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возмещения части затрат в связи с оказанием услуг по перевозке пассажиров»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Возмещение части затрат в связи с оказанием услуг по перевозке пассажиров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0420207050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0420207050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100 000,0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0420207050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28 685,5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24 520,1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24 750,6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деятельности органов исполнительной власти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28 685,5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24 520,1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24 750,6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28 614,1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24 448,7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24 679,2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26 629,1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24 448,7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24 679,2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26 629,1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24 448,7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24 679,2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1 984,3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1 984,3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3040077Г00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3040077Г00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3040077Г00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Дорожное хозяйство (дорожные фонды)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1 890 061,0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827 711,2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837 711,2</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1 878 910,1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827 711,2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837 711,2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«Совершенствование и развитие сети автомобильных дорог»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1 878 910,1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827 711,2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837 711,2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«Строительство, ремонт и содержание автомобильных дорог»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1 139 846,4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130 411,2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130 411,2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Автомобильные дороги в микрорайоне №1 </w:t>
            </w:r>
            <w:proofErr w:type="spellStart"/>
            <w:r w:rsidRPr="003C0DC0">
              <w:rPr>
                <w:rFonts w:eastAsia="Times New Roman" w:cs="Times New Roman"/>
                <w:lang w:eastAsia="ru-RU"/>
              </w:rPr>
              <w:t>Новосоколовогорского</w:t>
            </w:r>
            <w:proofErr w:type="spellEnd"/>
            <w:r w:rsidRPr="003C0DC0">
              <w:rPr>
                <w:rFonts w:eastAsia="Times New Roman" w:cs="Times New Roman"/>
                <w:lang w:eastAsia="ru-RU"/>
              </w:rPr>
              <w:t xml:space="preserve"> жилого района в Волжском районе г. Саратова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0410106Д30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0410106Д30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0410106Д30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мероприятий за счет средств дорожного фонда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223 984,8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130 411,2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130 411,2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148 984,8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130 411,2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130 411,2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148 984,8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130 411,2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130 411,2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04101D7600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850 170,0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04101D7600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850 170,0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04101D7600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850 170,0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Стимулирование программ развития жилищного строительства субъектов Российской Федерации (автомобильные дороги в микрорайоне №1 </w:t>
            </w:r>
            <w:proofErr w:type="spellStart"/>
            <w:r w:rsidRPr="003C0DC0">
              <w:rPr>
                <w:rFonts w:eastAsia="Times New Roman" w:cs="Times New Roman"/>
                <w:lang w:eastAsia="ru-RU"/>
              </w:rPr>
              <w:t>Новосоколовогорского</w:t>
            </w:r>
            <w:proofErr w:type="spellEnd"/>
            <w:r w:rsidRPr="003C0DC0">
              <w:rPr>
                <w:rFonts w:eastAsia="Times New Roman" w:cs="Times New Roman"/>
                <w:lang w:eastAsia="ru-RU"/>
              </w:rPr>
              <w:t xml:space="preserve"> жилого района в Волжском районе г. Саратова)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04101L0212</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65 265,2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04101L0212</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65 265,2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Бюджетные инвестиции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04101L0212</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65 265,2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04101S7600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04101S7600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04101S7600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«Оказание муниципальных услуг (выполнение работ) в сфере дорожного хозяйства»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682 763,7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660 000,0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 за счет средств дорожного фонда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0410205Д10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565 165,4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660 000,0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0410205Д10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565 165,4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660 000,0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0410205Д10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565 165,4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660 000,0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0410272300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16 623,4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0410272300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16 623,4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0410272300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16 623,4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04102D7200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04102D7200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04102D7200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04102S2300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04102S2300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04102S2300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Капитальный ремонт, ремонт и содержание автомобильных дорог общего пользования местного значения за счет средств муниципального дорожного фонда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04102S7200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04102S7200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04102S7200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безопасности дорожного движения»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47 300,0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мероприятий за счет средств дорожного фонда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47 300,0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47 300,0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47 300,0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11 150,9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11 150,9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8 791,6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3 094,5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3 094,5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5 394,4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5 394,4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2 322,4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2 322,4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2 322,4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31300К5Д10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31300К5Д10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31300К5Д10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ЖИЛИЩНО-КОММУНАЛЬНОЕ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382 706,7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308 400,7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318 813,8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жилищного хозяйства»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5C71F8">
        <w:trPr>
          <w:cantSplit/>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lastRenderedPageBreak/>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Благоустройство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358 957,6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285 848,4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295 362,6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243 862,1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185 863,4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188 978,6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«Содержание и благоустройство территорий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79 302,3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85 310,4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90 310,4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«Озеленение территории города и обустройство зеленых зон»</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66 138,3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72 430,4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77 430,4</w:t>
            </w:r>
          </w:p>
        </w:tc>
      </w:tr>
      <w:tr w:rsidR="007E6CAB" w:rsidRPr="003C0DC0" w:rsidTr="00156192">
        <w:trPr>
          <w:trHeight w:val="272"/>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60 703,3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72 430,4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77 430,4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60 703,3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72 430,4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77 430,4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60 703,3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72 430,4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77 430,4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4 500,1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4 500,1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4 500,1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«Улучшение внешнего облика улиц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2 880,0</w:t>
            </w:r>
          </w:p>
        </w:tc>
      </w:tr>
      <w:tr w:rsidR="007E6CAB" w:rsidRPr="003C0DC0" w:rsidTr="005C71F8">
        <w:trPr>
          <w:cantSplit/>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880,0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«Содержание и развитие отдельных территорий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10 284,0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«Содержание, ремонт и развитие инженерных сетей»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164 559,8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100 553,0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98 668,2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«Наружное освещение улиц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164 559,8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100 553,0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98 668,2</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0520107140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50 065,4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50 065,4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50 065,4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0520107140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50 065,4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50 065,4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50 065,4</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0520107140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50 065,4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50 065,4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50 065,4</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w:t>
            </w:r>
            <w:proofErr w:type="spellStart"/>
            <w:r w:rsidRPr="003C0DC0">
              <w:rPr>
                <w:rFonts w:eastAsia="Times New Roman" w:cs="Times New Roman"/>
                <w:lang w:eastAsia="ru-RU"/>
              </w:rPr>
              <w:t>энергоэффективных</w:t>
            </w:r>
            <w:proofErr w:type="spellEnd"/>
            <w:r w:rsidRPr="003C0DC0">
              <w:rPr>
                <w:rFonts w:eastAsia="Times New Roman" w:cs="Times New Roman"/>
                <w:lang w:eastAsia="ru-RU"/>
              </w:rPr>
              <w:t xml:space="preserve"> мероприятий в рамках реализации </w:t>
            </w:r>
            <w:proofErr w:type="spellStart"/>
            <w:r w:rsidRPr="003C0DC0">
              <w:rPr>
                <w:rFonts w:eastAsia="Times New Roman" w:cs="Times New Roman"/>
                <w:lang w:eastAsia="ru-RU"/>
              </w:rPr>
              <w:t>энергосервисных</w:t>
            </w:r>
            <w:proofErr w:type="spellEnd"/>
            <w:r w:rsidRPr="003C0DC0">
              <w:rPr>
                <w:rFonts w:eastAsia="Times New Roman" w:cs="Times New Roman"/>
                <w:lang w:eastAsia="ru-RU"/>
              </w:rPr>
              <w:t xml:space="preserve"> договоров (контрактов)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0520107150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114 494,4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50 487,6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48 602,8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0520107150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114 494,4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50 487,6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48 602,8</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0520107150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114 494,4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50 487,6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48 602,8</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Муниципальная программа «Формирование современной городской среды муниципального образования «Город Саратов»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«Благоустройство общественных территорий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«Проведение работ по благоустройству общественных территорий»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06201L5550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06201L5550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06201L5550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Муниципальная программа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31 595,5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99 985,0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106 384,0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Подпрограмма «Энергосбережение и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систем наружного освещения»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31 595,5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99 985,0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106 384,0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Основное мероприятие «Обеспечение возмещения затрат на проведение </w:t>
            </w:r>
            <w:proofErr w:type="spellStart"/>
            <w:r w:rsidRPr="003C0DC0">
              <w:rPr>
                <w:rFonts w:eastAsia="Times New Roman" w:cs="Times New Roman"/>
                <w:lang w:eastAsia="ru-RU"/>
              </w:rPr>
              <w:t>энергоэффективных</w:t>
            </w:r>
            <w:proofErr w:type="spellEnd"/>
            <w:r w:rsidRPr="003C0DC0">
              <w:rPr>
                <w:rFonts w:eastAsia="Times New Roman" w:cs="Times New Roman"/>
                <w:lang w:eastAsia="ru-RU"/>
              </w:rPr>
              <w:t xml:space="preserve"> мероприятий на сетях наружного освещения, находящихся в муниципальной собственности, в рамках реализации </w:t>
            </w:r>
            <w:proofErr w:type="spellStart"/>
            <w:r w:rsidRPr="003C0DC0">
              <w:rPr>
                <w:rFonts w:eastAsia="Times New Roman" w:cs="Times New Roman"/>
                <w:lang w:eastAsia="ru-RU"/>
              </w:rPr>
              <w:t>энергосервисных</w:t>
            </w:r>
            <w:proofErr w:type="spellEnd"/>
            <w:r w:rsidRPr="003C0DC0">
              <w:rPr>
                <w:rFonts w:eastAsia="Times New Roman" w:cs="Times New Roman"/>
                <w:lang w:eastAsia="ru-RU"/>
              </w:rPr>
              <w:t xml:space="preserve"> договоров (контрактов)»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1130100000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31 595,5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99 985,0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106 384,0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w:t>
            </w:r>
            <w:proofErr w:type="spellStart"/>
            <w:r w:rsidRPr="003C0DC0">
              <w:rPr>
                <w:rFonts w:eastAsia="Times New Roman" w:cs="Times New Roman"/>
                <w:lang w:eastAsia="ru-RU"/>
              </w:rPr>
              <w:t>энергоэффективных</w:t>
            </w:r>
            <w:proofErr w:type="spellEnd"/>
            <w:r w:rsidRPr="003C0DC0">
              <w:rPr>
                <w:rFonts w:eastAsia="Times New Roman" w:cs="Times New Roman"/>
                <w:lang w:eastAsia="ru-RU"/>
              </w:rPr>
              <w:t xml:space="preserve"> мероприятий в рамках реализации </w:t>
            </w:r>
            <w:proofErr w:type="spellStart"/>
            <w:r w:rsidRPr="003C0DC0">
              <w:rPr>
                <w:rFonts w:eastAsia="Times New Roman" w:cs="Times New Roman"/>
                <w:lang w:eastAsia="ru-RU"/>
              </w:rPr>
              <w:t>энергосервисных</w:t>
            </w:r>
            <w:proofErr w:type="spellEnd"/>
            <w:r w:rsidRPr="003C0DC0">
              <w:rPr>
                <w:rFonts w:eastAsia="Times New Roman" w:cs="Times New Roman"/>
                <w:lang w:eastAsia="ru-RU"/>
              </w:rPr>
              <w:t xml:space="preserve"> договоров (контрактов)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1130107150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31 595,5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99 985,0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106 384,0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1130107150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31 595,5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99 985,0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106 384,0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1130107150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31 595,5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99 985,0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106 384,0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жилищно-коммунального хозяйства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23 663,7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22 552,3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23 451,2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23 624,7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22 552,3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23 451,2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«Содержание и благоустройство территорий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23 624,7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22 552,3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23 451,2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Основное мероприятие «Содержание муниципальных кладбищ»  </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23 624,7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22 552,3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23 451,2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0510205030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21 740,4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21 452,3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22 351,2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0510205030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17 781,8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18 806,5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0510205030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17 781,8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18 806,5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0510205030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3 043,5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3 253,9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0510205030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3 043,5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3 253,9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0510205030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290,8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0510205030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290,8</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0510207020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0510207020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0510207020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0510272300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0510272300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0510272300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05102S2300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05102S2300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05102S2300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147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АДМИНИСТРАЦИЯ ЛЕНИНСКОГО РАЙОНА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2 598 576,4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2 153 639,9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2 241 459,9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50 957,7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51 007,8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51 795,7</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50 718,4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51 007,8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51 795,7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50 718,4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51 007,8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51 795,7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территориальных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50 718,4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51 007,8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51 795,7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42 458,5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42 657,7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43 111,5</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38 999,7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39 491,9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39 984,0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38 999,7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39 491,9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39 984,0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3 237,8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3 144,8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3 106,5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3 237,8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3 144,8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3 106,5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21,0</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150,4</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74,5</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13,4</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13,4</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314,6</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314,6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314,6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2010"/>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2 174,6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2 284,9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2 337,3</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1 848,5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1 890,9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1 848,5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1 890,9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446,4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446,4</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5 187,1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5 365,8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5 551,3</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4 586,0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4 743,3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4 907,3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4 586,0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4 743,3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4 907,3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644,0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644,0</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3050077И00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283,9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3050077И00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283,9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3050077И00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283,9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Судебная система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территориальных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ОБОРОНА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Мобилизационная подготовка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Мероприятия по обеспечению мобилизационной готовности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ЭКОНОМИКА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Дорожное хозяйство (дорожные фонды)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«Совершенствование и развитие сети автомобильных дорог»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безопасности дорожного движения»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мероприятий за счет средств дорожного фонда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1 472,5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ЖИЛИЩНО-КОММУНАЛЬНОЕ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35 164,7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36 844,5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35 851,4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14 246,1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15 930,3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14 932,8</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7 580,9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15 930,3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14 932,8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жилищного хозяйства»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7 580,9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15 930,3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14 932,8</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7 580,9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15 930,3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14 932,8</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4 716,4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14 409,4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13 267,8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4 716,4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14 409,4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13 267,8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4 716,4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14 409,4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13 267,8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1 175,2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1 175,2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1 175,2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255,0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6 665,2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Резервные фонды местных администраций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1 402,5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3110000100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1 402,5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3110000100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1 402,5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3110000100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1 402,5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5 262,7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3 260,3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2 670,3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2 670,3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2 002,4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2 002,4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2 002,4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Благоустройство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20 918,6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20 914,2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20 918,6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20 851,3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20 846,9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20 851,3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«Содержание и благоустройство территорий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20 851,3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20 846,9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20 851,3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«Озеленение территории города и обустройство зеленых зон»</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15 949,7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15 949,7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15 949,7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15 949,7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15 949,7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15 949,7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15 949,7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15 949,7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15 949,7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15 949,7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15 949,7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15 949,7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«Улучшение внешнего облика улиц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4 901,6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4 897,2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4 901,6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Ликвидация несанкционированного складирования отходов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1 755,6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1 755,6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1 755,6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3 146,0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3 146,0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3 146,0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2 440 619,7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1 990 811,0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2 078 844,2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Дошкольное 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908 248,9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749 334,8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785 553,1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906 218,8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749 334,8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785 553,1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906 218,8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749 334,8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785 553,1</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766 079,9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743 742,0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779 960,3</w:t>
            </w:r>
          </w:p>
        </w:tc>
      </w:tr>
      <w:tr w:rsidR="007E6CAB" w:rsidRPr="003C0DC0" w:rsidTr="005C71F8">
        <w:trPr>
          <w:cantSplit/>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259 868,8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272 344,3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283 897,1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259 868,8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272 344,3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283 897,1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253 711,6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266 054,2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277 074,4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6 157,2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6 290,1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6 822,7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28 116,3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28 116,3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27 734,5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478 094,8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471 397,7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496 063,2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478 094,8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471 397,7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496 063,2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471 033,6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464 337,4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488 633,5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7 061,2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7 060,3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7 429,7</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5 392,8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5 392,8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5 392,8</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5 392,8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5 392,8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5 392,8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5 392,8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5 392,8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5 392,8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5 319,4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5 319,4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5 319,4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«Развитие инфраструктуры системы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1010500000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123 875,4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Детский сад на 160 мест в жилом комплексе «</w:t>
            </w:r>
            <w:proofErr w:type="gramStart"/>
            <w:r w:rsidRPr="003C0DC0">
              <w:rPr>
                <w:rFonts w:eastAsia="Times New Roman" w:cs="Times New Roman"/>
                <w:lang w:eastAsia="ru-RU"/>
              </w:rPr>
              <w:t>Ласточкино</w:t>
            </w:r>
            <w:proofErr w:type="gramEnd"/>
            <w:r w:rsidRPr="003C0DC0">
              <w:rPr>
                <w:rFonts w:eastAsia="Times New Roman" w:cs="Times New Roman"/>
                <w:lang w:eastAsia="ru-RU"/>
              </w:rPr>
              <w:t>» по ул. Безымянной в Ленинском районе г. Саратова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1010506580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1010506580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1010506580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Стимулирование программ развития жилищного строительства субъектов Российской Федерации (детский сад на 160 мест в жилом комплексе «Ласточкино» по ул. Безымянной в Ленинском районе г. Саратова)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10105L0211</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123 259,1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10105L0211</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123 259,1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10105L0211</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123 259,1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10 870,7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10 870,7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10 870,7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8 870,7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2 030,1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2 030,1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5C71F8">
        <w:trPr>
          <w:cantSplit/>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1 967,7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1 967,7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1 947,8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Общее 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1 368 828,1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1 091 293,6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1 137 240,6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1 360 508,6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1 091 293,6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1 137 240,6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общего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1 115 187,4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1 091 293,6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1 137 240,6</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1 062 605,1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1 060 167,6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1 104 286,1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129 960,6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130 719,2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144 325,7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129 960,6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130 719,2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144 325,7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104 409,8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104 730,8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117 731,6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25 550,8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25 988,4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26 594,1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3 135,2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3 135,2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3 135,2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929 264,5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929 445,6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959 957,6</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16 185,4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16 312,1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16 851,3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16 185,4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16 312,1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16 851,3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473,3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473,3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912 628,9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912 671,6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942 633,0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755 610,8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754 253,1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779 013,9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157 018,1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158 418,5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163 619,1</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32 187,7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30 783,1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32 611,6</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8 865,2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7 444,3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8 065,2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1 304,1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1 304,1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1 304,1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1 095,4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1 095,4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1 095,4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208,7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7 561,1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6 140,2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6 761,1</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7 561,1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6 140,2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6 761,1</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23 322,5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23 338,8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24 546,4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15 971,8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15 971,8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16 801,8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13 400,9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13 400,9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14 096,9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2 570,9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2 570,9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2 704,9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7 350,7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7 367,0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7 744,6</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7 350,7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7 367,0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7 744,6</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342,9</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342,9</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5 032,9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1030577100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5 032,9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1030577100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5 032,9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1030577100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5 032,9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15 018,8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15 018,8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15 018,8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14 368,8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«Создание в муниципальном образовании «Город Саратов» новых мест в общеобразовательных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245 321,2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«Модернизация существующей инфраструктуры общего образования, проведение капитального ремонта, реконструкции, строительства (</w:t>
            </w:r>
            <w:proofErr w:type="spellStart"/>
            <w:r w:rsidRPr="003C0DC0">
              <w:rPr>
                <w:rFonts w:eastAsia="Times New Roman" w:cs="Times New Roman"/>
                <w:lang w:eastAsia="ru-RU"/>
              </w:rPr>
              <w:t>пристроя</w:t>
            </w:r>
            <w:proofErr w:type="spellEnd"/>
            <w:r w:rsidRPr="003C0DC0">
              <w:rPr>
                <w:rFonts w:eastAsia="Times New Roman" w:cs="Times New Roman"/>
                <w:lang w:eastAsia="ru-RU"/>
              </w:rPr>
              <w:t xml:space="preserve"> к зданиям) зданий муниципальных общеобразовательных учреждений, приобретение (выкуп), оснащение новых мест»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1040100000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245 321,2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Общеобразовательная организация (Реконструкция здания МОУ «Гимназия № 89» (пристройка и открытые спортивные площадки))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1040106450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12 981,2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1040106450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12 981,2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1040106450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12 981,2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муниципальной собственности (общеобразовательная организация (Реконструкция здания МОУ «Гимназия № 89» (пристройка и открытые спортивные площадки)))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10401L1121</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232 340,0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10401L1121</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232 340,0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10401L1121</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232 340,0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8 303,2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8 303,2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3 764,9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3 764,9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1 860,6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1 904,3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4 538,3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4 538,3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4 099,9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3C0DC0">
              <w:rPr>
                <w:rFonts w:eastAsia="Times New Roman" w:cs="Times New Roman"/>
                <w:lang w:eastAsia="ru-RU"/>
              </w:rPr>
              <w:t>софинансируемым</w:t>
            </w:r>
            <w:proofErr w:type="spellEnd"/>
            <w:r w:rsidRPr="003C0DC0">
              <w:rPr>
                <w:rFonts w:eastAsia="Times New Roman" w:cs="Times New Roman"/>
                <w:lang w:eastAsia="ru-RU"/>
              </w:rPr>
              <w:t xml:space="preserve"> обязательствам, в том числе по программным мероприятиям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непрограммным мероприятиям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Дополнительное образование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91 693,0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79 778,7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83 423,6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91 371,6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79 778,7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83 423,6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91 371,6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79 778,7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83 423,6</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91 071,6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79 478,7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83 123,6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85 967,9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79 478,7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83 123,6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85 967,9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79 478,7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83 123,6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85 967,9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79 478,7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83 123,6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3 396,3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3 396,3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3 396,3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1 707,4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1 707,4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1 707,4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Молодежная политика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15 122,7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14 853,7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15 069,3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15 122,7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14 853,7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15 069,3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9 501,9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9 232,9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9 448,5</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9 201,9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8 932,9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9 148,5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8 698,7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8 932,9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9 148,5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8 698,7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8 932,9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9 148,5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8 698,7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8 932,9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9 148,5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общего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5 620,8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5 620,8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5 620,8</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5 620,8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5 620,8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5 620,8</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Предоставление питания </w:t>
            </w:r>
            <w:proofErr w:type="gramStart"/>
            <w:r w:rsidRPr="003C0DC0">
              <w:rPr>
                <w:rFonts w:eastAsia="Times New Roman" w:cs="Times New Roman"/>
                <w:lang w:eastAsia="ru-RU"/>
              </w:rP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5 620,8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5 620,8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5 620,8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128,3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128,3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5 492,5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5 492,5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5 492,5</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5 492,5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5 492,5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5 492,5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56 727,0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55 550,2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57 557,6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56 727,0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55 550,2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57 557,6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56 727,0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55 550,2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57 557,6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централизованной бухгалтерии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52 696,0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53 191,1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55 117,1</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47 147,2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49 008,6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50 940,7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47 147,2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49 008,6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50 940,7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5 532,8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4 168,9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4 162,9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5 532,8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4 168,9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4 162,9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272"/>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2 280,6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2 359,1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2 440,5</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2 153,0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2 153,0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2 210,9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2 153,0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2 153,0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2 210,9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206,1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206,1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229,6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КУЛЬТУРА, КИНЕМАТОГРАФИЯ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культуры, кинематографии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432,6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СОЦИАЛЬНАЯ ПОЛИТИКА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69 617,0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72 751,3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72 751,3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Охрана семьи и детства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69 617,0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72 751,3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72 751,3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69 617,0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72 751,3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72 751,3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69 617,0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72 751,3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72 751,3</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69 617,0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72 751,3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72 751,3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69 617,0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72 751,3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72 751,3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69 617,0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72 751,3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72 751,3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69 617,0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72 751,3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72 751,3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ФИЗИЧЕСКАЯ КУЛЬТУРА И СПОРТ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Массовый спорт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247,2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АДМИНИСТРАЦИЯ ЗАВОДСКОГО РАЙОНА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1 376 571,5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1 310 497,9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1 366 713,6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42 218,4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42 612,2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43 207,4</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42 047,7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42 612,2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43 207,4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42 047,7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42 612,2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43 207,4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территориальных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42 047,7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42 612,2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43 207,4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36 672,7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37 058,9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37 449,0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33 976,2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34 362,4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34 752,5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33 976,2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34 362,4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34 752,5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2 671,0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2 671,0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2 671,0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2 671,0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2 671,0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2 671,0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25,5</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344,8</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344,8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344,8</w:t>
            </w:r>
          </w:p>
        </w:tc>
      </w:tr>
      <w:tr w:rsidR="007E6CAB" w:rsidRPr="003C0DC0" w:rsidTr="00156192">
        <w:trPr>
          <w:trHeight w:val="2010"/>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5C71F8">
        <w:trPr>
          <w:cantSplit/>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1 315,7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1 382,3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1 414,0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1 195,7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1 262,3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1 294,0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1 195,7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1 262,3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1 294,0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3 382,9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3 499,4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3 620,3</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3 382,9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3 499,4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3 620,3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3 382,9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3 499,4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3 620,3</w:t>
            </w:r>
          </w:p>
        </w:tc>
      </w:tr>
      <w:tr w:rsidR="007E6CAB" w:rsidRPr="003C0DC0" w:rsidTr="00156192">
        <w:trPr>
          <w:trHeight w:val="272"/>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Осуществление деятельности по опеке и попечительству в отношении несовершеннолетних граждан в части расходов на </w:t>
            </w:r>
            <w:r w:rsidRPr="003C0DC0">
              <w:rPr>
                <w:rFonts w:eastAsia="Times New Roman" w:cs="Times New Roman"/>
                <w:lang w:eastAsia="ru-RU"/>
              </w:rPr>
              <w:lastRenderedPageBreak/>
              <w:t>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lastRenderedPageBreak/>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3050077И00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379,3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3050077И00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379,3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3050077И00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379,3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Судебная система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территориальных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ОБОРОНА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Мобилизационная подготовка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Мероприятия по обеспечению мобилизационной готовности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ЭКОНОМИКА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449,1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Дорожное хозяйство (дорожные фонды)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449,1</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449,1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«Совершенствование и развитие сети автомобильных дорог»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449,1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безопасности дорожного движения»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449,1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мероприятий за счет средств дорожного фонда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449,1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449,1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449,1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ЖИЛИЩНО-КОММУНАЛЬНОЕ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41 856,6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31 924,7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30 360,9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16 422,6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11 045,4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9 477,7</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5 881,3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11 045,4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9 477,7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жилищного хозяйства»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5 881,3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11 045,4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9 477,7</w:t>
            </w:r>
          </w:p>
        </w:tc>
      </w:tr>
      <w:tr w:rsidR="007E6CAB" w:rsidRPr="003C0DC0" w:rsidTr="005C71F8">
        <w:trPr>
          <w:cantSplit/>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lastRenderedPageBreak/>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5 881,3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11 045,4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9 477,7</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3 385,1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9 099,6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7 857,1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3 385,1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9 099,6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7 857,1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3 385,1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9 099,6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7 857,1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1 084,0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948,5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623,3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1 084,0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948,5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623,3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1 084,0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948,5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623,3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1 162,2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1 162,2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1 162,2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747,3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10 541,3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10 541,3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10 528,4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10 528,4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10 528,4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Благоустройство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25 434,0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20 879,3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20 883,2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20 685,9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20 682,0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20 685,9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«Содержание и благоустройство территорий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20 685,9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12 750,0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13 620,9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«Озеленение территории города и обустройство зеленых зон»</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18 360,8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10 580,1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11 105,1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18 360,8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10 580,1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11 105,1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18 360,8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10 580,1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11 105,1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18 360,8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10 580,1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11 105,1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«Улучшение внешнего облика улиц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2 325,1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2 169,9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2 515,8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Ликвидация несанкционированного складирования отходов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1 587,2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1 583,3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1 587,2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1 587,2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1 583,3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1 587,2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1 587,2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1 583,3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1 587,2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586,6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928,6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586,6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928,6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586,6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928,6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«Содержание, ремонт и развитие инженерных сетей»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7 932,0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«Наружное освещение улиц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7 932,0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7 932,0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7 932,0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7 932,0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7 065,0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4 748,1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4 748,1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4 550,8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4 296,2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4 296,2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1 247 559,7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1 192 595,7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1 249 788,0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Дошкольное 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488 306,1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452 310,7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479 338,2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488 006,1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452 155,7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479 338,2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488 006,1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452 155,7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479 338,2</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482 169,0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447 544,2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474 526,7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139 082,9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140 976,5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151 918,0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139 082,9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140 976,5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151 918,0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139 082,9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140 976,5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151 918,0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25 379,2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25 379,2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25 379,2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316 333,9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306 567,7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322 608,7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316 333,9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306 567,7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322 608,7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316 333,9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306 567,7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322 608,7</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3 811,5</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3 811,5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3 811,5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3 811,5</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2 025,6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1 975,6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1 975,6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1 975,6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Муниципальная программа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Подпрограмма «Энергосбережение и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в организациях бюджетной сферы»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Общее 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660 325,1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647 434,4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674 867,8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656 402,3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646 664,4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673 867,8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общего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656 402,3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646 664,4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673 867,8</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627 438,7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623 150,8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646 709,8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56 274,0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57 672,8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62 669,4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56 274,0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57 672,8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62 669,4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56 274,0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57 672,8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62 669,4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Обеспечение образовательной деятельности муниципальных общеобразовательных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570 629,0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565 438,6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584 001,0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11 403,4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10 936,8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10 936,8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11 403,4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10 936,8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10 936,8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369,4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369,4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558 854,6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554 130,8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572 693,2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558 854,6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554 130,8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572 693,2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22 365,7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22 713,6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26 158,0</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5 936,3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6 284,2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6 284,2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1 234,2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1 234,2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1 234,2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1 234,2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5 050,0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5 050,0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16 429,4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16 429,4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19 873,8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12 342,0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12 342,0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14 873,8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12 342,0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12 342,0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14 873,8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4 087,4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4 087,4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4 087,4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4 087,4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5 000,0</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3 090,3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1030577100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3 090,3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1030577100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3 090,3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1030577100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3 090,3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3 507,6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Модернизация системы теплоснабжения МОУ «СОШ № 22», расположенного по адресу: г. Саратов, ул. Ростовская, д. 29</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1030606570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1030606570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1030606570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Устройство системы теплоснабжения МБОУ «ООШ № 104», расположенного по адресу: г. Саратов, ул. </w:t>
            </w:r>
            <w:proofErr w:type="gramStart"/>
            <w:r w:rsidRPr="003C0DC0">
              <w:rPr>
                <w:rFonts w:eastAsia="Times New Roman" w:cs="Times New Roman"/>
                <w:lang w:eastAsia="ru-RU"/>
              </w:rPr>
              <w:t>Лесопильная</w:t>
            </w:r>
            <w:proofErr w:type="gramEnd"/>
            <w:r w:rsidRPr="003C0DC0">
              <w:rPr>
                <w:rFonts w:eastAsia="Times New Roman" w:cs="Times New Roman"/>
                <w:lang w:eastAsia="ru-RU"/>
              </w:rPr>
              <w:t>, д. 17 (погашение кредиторской задолженности прошлых лет)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10306К6610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1 402,6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10306К6610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1 402,6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10306К6610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1 402,6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Муниципальная программа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Подпрограмма «Энергосбережение и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в организациях бюджетной сферы»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«Специальная оценка условий труда»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w:t>
            </w:r>
            <w:proofErr w:type="gramStart"/>
            <w:r w:rsidRPr="003C0DC0">
              <w:rPr>
                <w:rFonts w:eastAsia="Times New Roman" w:cs="Times New Roman"/>
                <w:lang w:eastAsia="ru-RU"/>
              </w:rPr>
              <w:t>Обучение по охране</w:t>
            </w:r>
            <w:proofErr w:type="gramEnd"/>
            <w:r w:rsidRPr="003C0DC0">
              <w:rPr>
                <w:rFonts w:eastAsia="Times New Roman" w:cs="Times New Roman"/>
                <w:lang w:eastAsia="ru-RU"/>
              </w:rPr>
              <w:t xml:space="preserve"> труда руководителей и специалистов»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Основное мероприятие «Направление на </w:t>
            </w:r>
            <w:proofErr w:type="gramStart"/>
            <w:r w:rsidRPr="003C0DC0">
              <w:rPr>
                <w:rFonts w:eastAsia="Times New Roman" w:cs="Times New Roman"/>
                <w:lang w:eastAsia="ru-RU"/>
              </w:rPr>
              <w:t>обучение по охране</w:t>
            </w:r>
            <w:proofErr w:type="gramEnd"/>
            <w:r w:rsidRPr="003C0DC0">
              <w:rPr>
                <w:rFonts w:eastAsia="Times New Roman" w:cs="Times New Roman"/>
                <w:lang w:eastAsia="ru-RU"/>
              </w:rPr>
              <w:t xml:space="preserve"> труда руководителей и специалистов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2 952,8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2 952,8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2 942,0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2 942,0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2 942,0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Дополнительное образование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31 549,5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27 460,1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27 800,3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31 321,6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27 460,1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27 800,3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31 321,6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27 460,1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27 800,3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31 051,6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27 310,1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27 650,3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29 588,6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27 310,1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27 650,3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29 588,6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27 310,1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27 650,3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29 588,6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27 310,1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27 650,3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Молодежная политика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23 894,8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23 280,5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24 136,1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23 894,8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23 280,5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24 136,1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18 494,8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17 880,5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18 736,1</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17 920,4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17 130,5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17 886,1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16 693,4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17 130,5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17 886,1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16 693,4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17 130,5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17 886,1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16 693,4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17 130,5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17 886,1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1 176,6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1 176,6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1 176,6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общего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5 400,0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Предоставление питания </w:t>
            </w:r>
            <w:proofErr w:type="gramStart"/>
            <w:r w:rsidRPr="003C0DC0">
              <w:rPr>
                <w:rFonts w:eastAsia="Times New Roman" w:cs="Times New Roman"/>
                <w:lang w:eastAsia="ru-RU"/>
              </w:rP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43 484,2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42 110,0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43 645,6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43 484,2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42 110,0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43 645,6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43 484,2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42 110,0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43 645,6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централизованной бухгалтерии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40 243,8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40 611,8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42 095,6</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36 700,7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37 536,1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39 013,9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36 700,7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37 536,1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39 013,9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3 532,1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3 068,3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3 074,3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3 532,1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3 068,3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3 074,3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1 726,2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1 726,2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1 726,2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229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1 498,2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1 550,0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1 498,2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1 498,2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1 550,0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КУЛЬТУРА, КИНЕМАТОГРАФИЯ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Другие вопросы в области культуры, кинематографии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257,4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СОЦИАЛЬНАЯ ПОЛИТИКА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41 172,8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42 417,2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42 417,2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Охрана семьи и детства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41 172,8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42 417,2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42 417,2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41 172,8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42 417,2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42 417,2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41 172,8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42 417,2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42 417,2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41 172,8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42 417,2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42 417,2</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41 172,8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42 417,2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42 417,2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41 172,8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42 417,2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42 417,2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41 172,8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42 417,2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42 417,2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ФИЗИЧЕСКАЯ КУЛЬТУРА И СПОРТ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Массовый спорт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АДМИНИСТРАЦИЯ ОКТЯБРЬСКОГО РАЙОНА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750 174,0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694 217,9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720 783,6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31 114,0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30 518,1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30 899,5</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31 025,4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30 518,1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30 899,5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31 025,4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30 518,1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30 899,5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территориальных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31 025,4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30 518,1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30 899,5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27 496,2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27 343,9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27 623,0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25 280,9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26 241,3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27 238,4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25 280,9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26 241,3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27 238,4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1 771,7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1 087,6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369,6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1 771,7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1 087,6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369,6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301,2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2010"/>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561,7</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315,6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315,6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246,1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246,1</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2 255,3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2 332,9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2 413,6</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1 845,6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1 988,5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1 845,6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1 988,5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425,1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425,1</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Судебная система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территориальных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ОБОРОНА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Мобилизационная подготовка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Мероприятия по обеспечению мобилизационной готовности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ЖИЛИЩНО-КОММУНАЛЬНОЕ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12 177,4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12 542,5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12 554,9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4 063,4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4 453,2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4 464,9</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3 685,7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4 453,2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4 464,9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жилищного хозяйства»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3 685,7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4 453,2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4 464,9</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lastRenderedPageBreak/>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3 685,7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4 453,2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4 464,9</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3 211,5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3 211,5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3 211,5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1 015,0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1 015,0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1 015,0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1 241,7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1 253,4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1 241,7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1 253,4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1 241,7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1 253,4</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Резервные фонды местных администраций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3110000100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3110000100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3110000100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Благоустройство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8 114,0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8 089,3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8 090,0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8 089,3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8 090,0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«Содержание и благоустройство территорий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8 089,3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8 090,0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«Озеленение территории города и обустройство зеленых зон»</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6 816,5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7 816,5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7 816,5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6 816,5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7 816,5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7 816,5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6 816,5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7 816,5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7 816,5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6 816,5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7 816,5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7 816,5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«Улучшение внешнего облика улиц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1 273,5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273,5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Ликвидация несанкционированного складирования отходов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273,5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273,5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273,5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690 186,8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633 967,1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660 139,0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Дошкольное 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214 371,3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197 568,6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207 030,0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214 370,9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197 451,6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206 780,0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214 370,9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197 451,6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206 780,0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203 975,6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195 594,0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204 422,4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74 728,4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75 710,9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78 266,5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74 728,4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75 710,9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78 266,5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74 728,4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75 710,9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78 266,5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5 988,7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5 988,7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5 988,7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122 943,5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119 883,1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126 155,9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122 943,5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119 883,1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126 155,9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122 943,5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119 883,1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126 155,9</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1 357,6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1 357,6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1 357,6</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1 357,6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1 357,6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1 357,6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1 357,6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1 357,6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1 357,6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1 357,6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1 357,6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1 357,6</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8 101,3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1010476800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8 101,3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1010476800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8 101,3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1010476800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8 101,3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Муниципальная программа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Подпрограмма «Энергосбережение и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в организациях бюджетной сферы»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r>
      <w:tr w:rsidR="007E6CAB" w:rsidRPr="003C0DC0" w:rsidTr="005C71F8">
        <w:trPr>
          <w:cantSplit/>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«Специальная оценка условий труда»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w:t>
            </w:r>
            <w:proofErr w:type="gramStart"/>
            <w:r w:rsidRPr="003C0DC0">
              <w:rPr>
                <w:rFonts w:eastAsia="Times New Roman" w:cs="Times New Roman"/>
                <w:lang w:eastAsia="ru-RU"/>
              </w:rPr>
              <w:t>Обучение по охране</w:t>
            </w:r>
            <w:proofErr w:type="gramEnd"/>
            <w:r w:rsidRPr="003C0DC0">
              <w:rPr>
                <w:rFonts w:eastAsia="Times New Roman" w:cs="Times New Roman"/>
                <w:lang w:eastAsia="ru-RU"/>
              </w:rPr>
              <w:t xml:space="preserve"> труда руководителей и специалистов»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Основное мероприятие «Направление на </w:t>
            </w:r>
            <w:proofErr w:type="gramStart"/>
            <w:r w:rsidRPr="003C0DC0">
              <w:rPr>
                <w:rFonts w:eastAsia="Times New Roman" w:cs="Times New Roman"/>
                <w:lang w:eastAsia="ru-RU"/>
              </w:rPr>
              <w:t>обучение по охране</w:t>
            </w:r>
            <w:proofErr w:type="gramEnd"/>
            <w:r w:rsidRPr="003C0DC0">
              <w:rPr>
                <w:rFonts w:eastAsia="Times New Roman" w:cs="Times New Roman"/>
                <w:lang w:eastAsia="ru-RU"/>
              </w:rPr>
              <w:t xml:space="preserve"> труда руководителей и специалистов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Общее 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409 303,1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373 382,7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386 251,4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409 029,0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373 243,2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386 251,4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общего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409 029,0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373 243,2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386 251,4</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365 983,3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360 894,6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372 623,4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45 734,8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46 764,6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48 181,0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45 734,8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46 764,6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48 181,0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31 770,6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32 348,0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33 414,1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13 964,2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14 416,6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14 766,9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319 464,7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314 130,0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324 442,4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319 464,7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314 130,0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324 442,4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206 032,7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201 043,2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207 643,1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113 432,0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113 086,8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116 799,3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11 031,3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11 031,3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11 510,7</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3 411,5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789,7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506,3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283,4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2 621,8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2 621,8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2 621,8</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2 621,8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2 621,8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2 621,8</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7 619,8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7 619,8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8 099,2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5 561,0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5 561,0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6 040,4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3 643,4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3 643,4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4 122,8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1 917,6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2 058,8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2 058,8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2 058,8</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2 058,8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2 058,8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2 058,8</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117,3</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lastRenderedPageBreak/>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31 747,1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1030577100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31 747,1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1030577100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31 747,1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1030577100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31 747,1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«Специальная оценка условий труда»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w:t>
            </w:r>
            <w:proofErr w:type="gramStart"/>
            <w:r w:rsidRPr="003C0DC0">
              <w:rPr>
                <w:rFonts w:eastAsia="Times New Roman" w:cs="Times New Roman"/>
                <w:lang w:eastAsia="ru-RU"/>
              </w:rPr>
              <w:t>Обучение по охране</w:t>
            </w:r>
            <w:proofErr w:type="gramEnd"/>
            <w:r w:rsidRPr="003C0DC0">
              <w:rPr>
                <w:rFonts w:eastAsia="Times New Roman" w:cs="Times New Roman"/>
                <w:lang w:eastAsia="ru-RU"/>
              </w:rPr>
              <w:t xml:space="preserve"> труда руководителей и специалистов»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Основное мероприятие «Направление на </w:t>
            </w:r>
            <w:proofErr w:type="gramStart"/>
            <w:r w:rsidRPr="003C0DC0">
              <w:rPr>
                <w:rFonts w:eastAsia="Times New Roman" w:cs="Times New Roman"/>
                <w:lang w:eastAsia="ru-RU"/>
              </w:rPr>
              <w:t>обучение по охране</w:t>
            </w:r>
            <w:proofErr w:type="gramEnd"/>
            <w:r w:rsidRPr="003C0DC0">
              <w:rPr>
                <w:rFonts w:eastAsia="Times New Roman" w:cs="Times New Roman"/>
                <w:lang w:eastAsia="ru-RU"/>
              </w:rPr>
              <w:t xml:space="preserve"> труда руководителей и специалистов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Дополнительное образование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22 985,0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22 179,5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23 713,3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22 985,0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22 179,5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23 713,3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22 985,0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22 179,5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23 713,3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22 985,0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22 179,5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23 213,3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21 763,9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22 179,5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23 213,3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21 763,9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22 179,5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23 213,3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21 763,9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22 179,5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23 213,3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1 159,8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1 159,8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1 159,8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Молодежная политика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15 352,9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13 829,9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15 138,6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15 352,9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13 829,9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15 138,6</w:t>
            </w:r>
          </w:p>
        </w:tc>
      </w:tr>
      <w:tr w:rsidR="007E6CAB" w:rsidRPr="003C0DC0" w:rsidTr="00156192">
        <w:trPr>
          <w:trHeight w:val="273"/>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13 542,8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11 735,3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13 044,0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12 542,8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11 735,3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12 544,0</w:t>
            </w:r>
          </w:p>
        </w:tc>
      </w:tr>
      <w:tr w:rsidR="007E6CAB" w:rsidRPr="003C0DC0" w:rsidTr="005C71F8">
        <w:trPr>
          <w:cantSplit/>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11 448,3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11 735,3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12 544,0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11 448,3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11 735,3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12 544,0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11 448,3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11 735,3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12 544,0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1 039,6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1 039,6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1 039,6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общего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2 094,6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2 094,6</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2 094,6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2 094,6</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Предоставление питания </w:t>
            </w:r>
            <w:proofErr w:type="gramStart"/>
            <w:r w:rsidRPr="003C0DC0">
              <w:rPr>
                <w:rFonts w:eastAsia="Times New Roman" w:cs="Times New Roman"/>
                <w:lang w:eastAsia="ru-RU"/>
              </w:rP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2 094,6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2 094,6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2 094,6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2 094,6</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2 094,6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2 094,6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28 174,5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27 006,4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28 005,7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28 174,5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27 006,4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28 005,7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28 174,5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27 006,4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28 005,7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централизованной бухгалтерии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26 013,7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26 265,7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27 239,4</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23 596,1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23 622,5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24 090,6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23 596,1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23 622,5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24 090,6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2 403,9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2 633,5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3 138,4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2 403,9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2 633,5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3 138,4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1 372,7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1 372,7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1 372,7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229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766,3</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577,8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577,8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188,5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188,5</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СОЦИАЛЬНАЯ ПОЛИТИКА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16 622,8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17 125,2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17 125,2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Охрана семьи и детства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16 622,8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17 125,2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17 125,2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16 622,8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17 125,2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17 125,2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16 622,8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17 125,2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17 125,2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16 622,8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17 125,2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17 125,2</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16 622,8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17 125,2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17 125,2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16 622,8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17 125,2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17 125,2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16 622,8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17 125,2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17 125,2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АДМИНИСТРАЦИЯ ФРУНЗЕНСКОГО РАЙОНА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441 247,7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426 012,0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442 073,4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30 382,4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30 585,2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30 918,1</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30 305,6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30 585,2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30 918,1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30 305,6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30 585,2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30 918,1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территориальных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30 305,6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30 585,2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30 918,1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27 954,6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28 160,2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28 366,1</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26 082,2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27 073,2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28 101,8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26 082,2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27 073,2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28 101,8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1 832,4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1 048,5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225,8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1 832,4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1 048,5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225,8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38,5</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114,1</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114,1</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676,6</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676,6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676,6</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95,2</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324,6</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324,6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324,6</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2010"/>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376,1</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326,1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326,1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965,4</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842,1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905,4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842,1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905,4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Судебная система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территориальных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ОБОРОНА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Мобилизационная подготовка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Мероприятия по обеспечению мобилизационной готовности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ЖИЛИЩНО-КОММУНАЛЬНОЕ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8 877,5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9 578,1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9 578,6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1 540,4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1 540,4</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1 540,4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1 540,4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жилищного хозяйства»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1 540,4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1 540,4</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1 540,4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1 540,4</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1 102,2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1 102,2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1 102,2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Благоустройство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8 037,7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8 038,2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8 030,2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8 029,7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8 030,2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«Содержание и благоустройство территорий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8 030,2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8 029,7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8 030,2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«Озеленение территории города и обустройство зеленых зон»</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7 103,7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7 103,7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7 103,7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7 103,7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7 103,7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7 103,7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7 103,7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7 103,7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7 103,7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7 103,7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7 103,7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7 103,7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«Улучшение внешнего облика улиц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926,5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Ликвидация несанкционированного складирования отходов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209,1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209,1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209,1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717,4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717,4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717,4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390 623,0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374 150,7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389 878,7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Дошкольное 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139 376,2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128 978,4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137 170,8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138 490,5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128 978,4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137 170,8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138 490,5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128 978,4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137 170,8</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133 487,9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127 824,7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136 017,1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49 406,9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48 981,9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53 048,9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49 406,9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48 981,9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53 048,9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40 888,7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40 636,4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43 982,3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8 518,2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8 345,5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9 066,6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3 211,5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80 772,7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78 842,8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82 968,2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80 772,7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78 842,8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82 968,2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66 989,2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65 381,0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68 802,0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13 783,5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13 461,8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14 166,2</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793,7</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793,7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793,7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645,1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148,6</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3 462,9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1010476800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3 462,9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1010476800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3 462,9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1010476800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3 462,9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Общее 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192 012,9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192 673,5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198 438,8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191 030,6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192 673,5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198 438,8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общего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191 030,6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192 673,5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198 438,8</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180 979,5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185 481,5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191 400,5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20 430,4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21 317,6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21 847,4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20 430,4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21 317,6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21 847,4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14 579,5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15 069,8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15 437,7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5 850,9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6 247,8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6 409,7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Обеспечение образовательной деятельности муниципальных общеобразовательных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160 549,1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164 163,9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169 553,1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160 549,1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164 163,9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169 553,1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101 114,8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103 242,1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106 631,4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59 434,3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60 921,8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62 921,7</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6 832,0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6 678,3</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2 222,6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2 222,6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2 222,6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440,6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283,0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157,6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1 782,0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1 782,0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1 782,0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1 782,0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1 782,0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1 782,0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lastRenderedPageBreak/>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4 609,4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4 609,4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4 455,7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3 248,9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3 248,9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3 248,9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2 149,4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2 149,4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2 149,4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1 099,5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1 099,5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1 099,5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1 360,5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1 360,5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1 206,8</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1 360,5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1 360,5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1 206,8</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1030577100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1030577100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1030577100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2 859,1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Дополнительное образование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33 597,8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30 469,0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31 562,0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33 255,5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30 469,0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31 562,0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33 255,5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30 469,0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31 562,0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33 165,5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30 379,0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31 472,0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31 864,9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30 379,0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31 472,0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31 864,9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30 379,0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31 472,0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31 864,9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30 379,0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31 472,0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1 128,5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1 128,5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1 128,5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Молодежная политика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9 564,6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6 505,4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6 619,0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9 420,0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6 505,4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6 619,0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8 024,7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5 110,1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5 223,7</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5 289,1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5 110,1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5 223,7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4 973,8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5 110,1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5 223,7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4 973,8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5 110,1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5 223,7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4 973,8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5 110,1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5 223,7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2 735,6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2 735,6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2 735,6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2 735,6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общего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1 395,3</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1 395,3</w:t>
            </w:r>
          </w:p>
        </w:tc>
      </w:tr>
      <w:tr w:rsidR="007E6CAB" w:rsidRPr="003C0DC0" w:rsidTr="005C71F8">
        <w:trPr>
          <w:cantSplit/>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Предоставление питания </w:t>
            </w:r>
            <w:proofErr w:type="gramStart"/>
            <w:r w:rsidRPr="003C0DC0">
              <w:rPr>
                <w:rFonts w:eastAsia="Times New Roman" w:cs="Times New Roman"/>
                <w:lang w:eastAsia="ru-RU"/>
              </w:rP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1 395,3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1 395,3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1 395,3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16 071,5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15 524,4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16 088,1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16 071,5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15 524,4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16 088,1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16 071,5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15 524,4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16 088,1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централизованной бухгалтерии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14 954,7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15 098,2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15 647,1</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13 373,5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13 881,5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14 409,0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13 373,5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13 881,5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14 409,0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1 198,5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1 219,9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1 198,5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1 219,9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229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441,0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441,0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441,0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СОЦИАЛЬНАЯ ПОЛИТИКА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11 291,8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11 633,0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11 633,0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Охрана семьи и детства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11 291,8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11 633,0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11 633,0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11 278,7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11 633,0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11 633,0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11 278,7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11 633,0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11 633,0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11 278,7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11 633,0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11 633,0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11 278,7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11 633,0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11 633,0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11 278,7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11 633,0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11 633,0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11 278,7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11 633,0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11 633,0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3C0DC0">
              <w:rPr>
                <w:rFonts w:eastAsia="Times New Roman" w:cs="Times New Roman"/>
                <w:lang w:eastAsia="ru-RU"/>
              </w:rPr>
              <w:t>софинансируемым</w:t>
            </w:r>
            <w:proofErr w:type="spellEnd"/>
            <w:r w:rsidRPr="003C0DC0">
              <w:rPr>
                <w:rFonts w:eastAsia="Times New Roman" w:cs="Times New Roman"/>
                <w:lang w:eastAsia="ru-RU"/>
              </w:rPr>
              <w:t xml:space="preserve"> обязательствам, в том числе по программным мероприятиям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непрограммным мероприятиям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253</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АДМИНИСТРАЦИЯ КИРОВСКОГО РАЙОНА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989 332,0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882 619,5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917 390,0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36 565,7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36 674,1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37 087,7</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36 362,2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36 674,1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37 087,7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36 355,1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36 674,1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37 087,7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территориальных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36 355,1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36 674,1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37 087,7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31 352,4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32 549,6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33 084,1</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29 499,1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30 619,5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31 782,4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29 499,1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30 619,5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31 782,4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1 794,4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1 291,6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1 794,4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1 291,6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10,1</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368,0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368,0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368,0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2010"/>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3050077500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947,6</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819,0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819,0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128,6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128,6</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2 480,8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2 566,2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2 654,9</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2 360,8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2 446,2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2 360,8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2 446,2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3050077И00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3050077И00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3050077И00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33,1</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3C0DC0">
              <w:rPr>
                <w:rFonts w:eastAsia="Times New Roman" w:cs="Times New Roman"/>
                <w:lang w:eastAsia="ru-RU"/>
              </w:rPr>
              <w:t>софинансируемым</w:t>
            </w:r>
            <w:proofErr w:type="spellEnd"/>
            <w:r w:rsidRPr="003C0DC0">
              <w:rPr>
                <w:rFonts w:eastAsia="Times New Roman" w:cs="Times New Roman"/>
                <w:lang w:eastAsia="ru-RU"/>
              </w:rPr>
              <w:t xml:space="preserve"> обязательствам, в том числе по программным мероприятиям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непрограммным мероприятиям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Судебная система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территориальных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ОБОРОНА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Мобилизационная подготовка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Мероприятия по обеспечению мобилизационной готовности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ЭКОНОМИКА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Дорожное хозяйство (дорожные фонды)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Подпрограмма «Совершенствование и развитие сети автомобильных дорог»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безопасности дорожного движения»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мероприятий за счет средств дорожного фонда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ЖИЛИЩНО-КОММУНАЛЬНОЕ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15 857,1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13 021,4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13 023,0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7 978,3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5 144,2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5 144,2</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3 856,8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5 144,2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5 144,2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жилищного хозяйства»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3 856,8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5 144,2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5 144,2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3 856,8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5 144,2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5 144,2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1 568,5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4 789,5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4 789,5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1 568,5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4 789,5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4 789,5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1 568,5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4 789,5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4 789,5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1 243,7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1 243,7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1 243,7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54,7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4 121,5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4 121,5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4 121,5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4 121,5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4 121,5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Благоустройство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7 878,8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7 877,2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7 878,8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7 840,4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7 838,8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7 840,4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«Содержание и благоустройство территорий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7 840,4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7 838,8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7 840,4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«Озеленение территории города и обустройство зеленых зон»</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7 192,7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7 192,7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7 192,7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7 192,7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7 192,7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7 192,7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7 192,7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7 192,7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7 192,7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7 192,7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7 192,7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7 192,7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«Улучшение внешнего облика улиц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646,1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647,7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Ликвидация несанкционированного складирования отходов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646,1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647,7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646,1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647,7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646,1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647,7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38,4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908 714,3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803 883,4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838 228,7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Дошкольное 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304 731,7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280 968,6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296 966,7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301 841,6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280 968,6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296 966,7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301 841,6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280 968,6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296 966,7</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290 609,9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278 969,9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293 168,0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109 466,0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109 747,5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115 091,2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109 466,0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109 747,5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115 091,2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77 879,1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78 321,8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82 798,5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31 586,9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31 425,7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32 292,7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8 257,7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8 257,7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6 503,5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1 754,2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172 451,6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169 222,4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178 076,8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172 451,6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169 222,4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178 076,8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126 814,5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124 509,2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131 024,0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45 637,1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44 713,2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47 052,8</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1 398,7</w:t>
            </w:r>
          </w:p>
        </w:tc>
      </w:tr>
      <w:tr w:rsidR="007E6CAB" w:rsidRPr="003C0DC0" w:rsidTr="00156192">
        <w:trPr>
          <w:trHeight w:val="272"/>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1 398,7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1 398,7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1 075,4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1 075,4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1 075,4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323,3</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9 698,8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1010476800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9 698,8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1010476800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9 698,8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1010476800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9 698,8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2 400,0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2 890,1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2 890,1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2 092,9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2 092,9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2 092,3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Общее 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527 295,6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451 584,0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466 781,7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527 095,6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451 384,0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466 581,7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16 427,8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«Развитие инфраструктуры системы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1010500000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5 227,8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Детский сад на 300 мест в 1-й жилой группе микрорайона № 11 жилого района «Солнечный-2» в Кировском районе г. Саратова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1010506010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5 227,8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1010506010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5 227,8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1010506010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5 227,8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общего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461 154,9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451 384,0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466 581,7</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433 817,5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436 944,5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450 815,5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78 698,5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81 395,8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83 594,8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78 698,5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81 395,8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83 594,8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32 484,3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31 532,0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32 524,8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46 214,2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49 863,8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51 070,0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355 119,0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355 548,7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367 220,7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355 119,0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355 548,7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367 220,7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264 926,3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265 376,8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274 088,7</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90 192,7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90 171,9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93 132,0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13 591,2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13 591,2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14 117,9</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4 765,8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4 765,8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4 765,8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877,0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703,2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173,8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173,8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3 888,8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3 888,8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3 888,8</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3 888,8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3 888,8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3 888,8</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8 825,4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8 825,4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9 352,1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6 141,7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6 141,7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6 508,2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5 037,7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5 037,7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5 338,3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1 104,0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1 169,9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2 683,7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2 683,7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2 843,9</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2 683,7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2 683,7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2 843,9</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6 692,1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1030577100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6 692,1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1030577100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6 692,1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1030577100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6 692,1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6 905,8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Устройство системы теплоснабжения МОУ «СОШ № 70», по адресу: г. Саратов, ул. Большая Садовая, д. 240</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1030606590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1030606590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1030606590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6 501,8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6 501,8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5 620,3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«Создание в муниципальном образовании «Город Саратов» новых мест в общеобразовательных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1040000000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49 512,9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«Модернизация существующей инфраструктуры общего образования, проведение капитального ремонта, реконструкции, строительства (</w:t>
            </w:r>
            <w:proofErr w:type="spellStart"/>
            <w:r w:rsidRPr="003C0DC0">
              <w:rPr>
                <w:rFonts w:eastAsia="Times New Roman" w:cs="Times New Roman"/>
                <w:lang w:eastAsia="ru-RU"/>
              </w:rPr>
              <w:t>пристроя</w:t>
            </w:r>
            <w:proofErr w:type="spellEnd"/>
            <w:r w:rsidRPr="003C0DC0">
              <w:rPr>
                <w:rFonts w:eastAsia="Times New Roman" w:cs="Times New Roman"/>
                <w:lang w:eastAsia="ru-RU"/>
              </w:rPr>
              <w:t xml:space="preserve"> к зданиям) зданий муниципальных общеобразовательных учреждений, приобретение (выкуп), оснащение новых мест»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1040100000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49 512,9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258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Общеобразовательная организация.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w:t>
            </w:r>
            <w:proofErr w:type="spellStart"/>
            <w:r w:rsidRPr="003C0DC0">
              <w:rPr>
                <w:rFonts w:eastAsia="Times New Roman" w:cs="Times New Roman"/>
                <w:lang w:eastAsia="ru-RU"/>
              </w:rPr>
              <w:t>г</w:t>
            </w:r>
            <w:proofErr w:type="gramStart"/>
            <w:r w:rsidRPr="003C0DC0">
              <w:rPr>
                <w:rFonts w:eastAsia="Times New Roman" w:cs="Times New Roman"/>
                <w:lang w:eastAsia="ru-RU"/>
              </w:rPr>
              <w:t>.С</w:t>
            </w:r>
            <w:proofErr w:type="gramEnd"/>
            <w:r w:rsidRPr="003C0DC0">
              <w:rPr>
                <w:rFonts w:eastAsia="Times New Roman" w:cs="Times New Roman"/>
                <w:lang w:eastAsia="ru-RU"/>
              </w:rPr>
              <w:t>аратова</w:t>
            </w:r>
            <w:proofErr w:type="spellEnd"/>
            <w:r w:rsidRPr="003C0DC0">
              <w:rPr>
                <w:rFonts w:eastAsia="Times New Roman" w:cs="Times New Roman"/>
                <w:lang w:eastAsia="ru-RU"/>
              </w:rPr>
              <w:t xml:space="preserve"> по адресу: </w:t>
            </w:r>
            <w:proofErr w:type="spellStart"/>
            <w:r w:rsidRPr="003C0DC0">
              <w:rPr>
                <w:rFonts w:eastAsia="Times New Roman" w:cs="Times New Roman"/>
                <w:lang w:eastAsia="ru-RU"/>
              </w:rPr>
              <w:t>г.Саратов</w:t>
            </w:r>
            <w:proofErr w:type="spellEnd"/>
            <w:r w:rsidRPr="003C0DC0">
              <w:rPr>
                <w:rFonts w:eastAsia="Times New Roman" w:cs="Times New Roman"/>
                <w:lang w:eastAsia="ru-RU"/>
              </w:rPr>
              <w:t xml:space="preserve">,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w:t>
            </w:r>
            <w:proofErr w:type="spellStart"/>
            <w:r w:rsidRPr="003C0DC0">
              <w:rPr>
                <w:rFonts w:eastAsia="Times New Roman" w:cs="Times New Roman"/>
                <w:lang w:eastAsia="ru-RU"/>
              </w:rPr>
              <w:t>В.А.Люкшин</w:t>
            </w:r>
            <w:proofErr w:type="spellEnd"/>
            <w:r w:rsidRPr="003C0DC0">
              <w:rPr>
                <w:rFonts w:eastAsia="Times New Roman" w:cs="Times New Roman"/>
                <w:lang w:eastAsia="ru-RU"/>
              </w:rPr>
              <w:t xml:space="preserve">, расположенного по адресу: </w:t>
            </w:r>
            <w:proofErr w:type="spellStart"/>
            <w:r w:rsidRPr="003C0DC0">
              <w:rPr>
                <w:rFonts w:eastAsia="Times New Roman" w:cs="Times New Roman"/>
                <w:lang w:eastAsia="ru-RU"/>
              </w:rPr>
              <w:t>г</w:t>
            </w:r>
            <w:proofErr w:type="gramStart"/>
            <w:r w:rsidRPr="003C0DC0">
              <w:rPr>
                <w:rFonts w:eastAsia="Times New Roman" w:cs="Times New Roman"/>
                <w:lang w:eastAsia="ru-RU"/>
              </w:rPr>
              <w:t>.С</w:t>
            </w:r>
            <w:proofErr w:type="gramEnd"/>
            <w:r w:rsidRPr="003C0DC0">
              <w:rPr>
                <w:rFonts w:eastAsia="Times New Roman" w:cs="Times New Roman"/>
                <w:lang w:eastAsia="ru-RU"/>
              </w:rPr>
              <w:t>аратов</w:t>
            </w:r>
            <w:proofErr w:type="spellEnd"/>
            <w:r w:rsidRPr="003C0DC0">
              <w:rPr>
                <w:rFonts w:eastAsia="Times New Roman" w:cs="Times New Roman"/>
                <w:lang w:eastAsia="ru-RU"/>
              </w:rPr>
              <w:t>, ул. им. Посадского И.Н., 246»)</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1040106390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1040106390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1040106390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286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lastRenderedPageBreak/>
              <w:t>Капитальные вложения в объекты муниципальной собственности (общеобразовательная организация.</w:t>
            </w:r>
            <w:proofErr w:type="gramEnd"/>
            <w:r w:rsidRPr="003C0DC0">
              <w:rPr>
                <w:rFonts w:eastAsia="Times New Roman" w:cs="Times New Roman"/>
                <w:lang w:eastAsia="ru-RU"/>
              </w:rPr>
              <w:t xml:space="preserve">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w:t>
            </w:r>
            <w:proofErr w:type="spellStart"/>
            <w:r w:rsidRPr="003C0DC0">
              <w:rPr>
                <w:rFonts w:eastAsia="Times New Roman" w:cs="Times New Roman"/>
                <w:lang w:eastAsia="ru-RU"/>
              </w:rPr>
              <w:t>г</w:t>
            </w:r>
            <w:proofErr w:type="gramStart"/>
            <w:r w:rsidRPr="003C0DC0">
              <w:rPr>
                <w:rFonts w:eastAsia="Times New Roman" w:cs="Times New Roman"/>
                <w:lang w:eastAsia="ru-RU"/>
              </w:rPr>
              <w:t>.С</w:t>
            </w:r>
            <w:proofErr w:type="gramEnd"/>
            <w:r w:rsidRPr="003C0DC0">
              <w:rPr>
                <w:rFonts w:eastAsia="Times New Roman" w:cs="Times New Roman"/>
                <w:lang w:eastAsia="ru-RU"/>
              </w:rPr>
              <w:t>аратова</w:t>
            </w:r>
            <w:proofErr w:type="spellEnd"/>
            <w:r w:rsidRPr="003C0DC0">
              <w:rPr>
                <w:rFonts w:eastAsia="Times New Roman" w:cs="Times New Roman"/>
                <w:lang w:eastAsia="ru-RU"/>
              </w:rPr>
              <w:t xml:space="preserve"> по адресу: </w:t>
            </w:r>
            <w:proofErr w:type="spellStart"/>
            <w:r w:rsidRPr="003C0DC0">
              <w:rPr>
                <w:rFonts w:eastAsia="Times New Roman" w:cs="Times New Roman"/>
                <w:lang w:eastAsia="ru-RU"/>
              </w:rPr>
              <w:t>г.Саратов</w:t>
            </w:r>
            <w:proofErr w:type="spellEnd"/>
            <w:r w:rsidRPr="003C0DC0">
              <w:rPr>
                <w:rFonts w:eastAsia="Times New Roman" w:cs="Times New Roman"/>
                <w:lang w:eastAsia="ru-RU"/>
              </w:rPr>
              <w:t xml:space="preserve">,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w:t>
            </w:r>
            <w:proofErr w:type="spellStart"/>
            <w:r w:rsidRPr="003C0DC0">
              <w:rPr>
                <w:rFonts w:eastAsia="Times New Roman" w:cs="Times New Roman"/>
                <w:lang w:eastAsia="ru-RU"/>
              </w:rPr>
              <w:t>В.А.Люкшин</w:t>
            </w:r>
            <w:proofErr w:type="spellEnd"/>
            <w:r w:rsidRPr="003C0DC0">
              <w:rPr>
                <w:rFonts w:eastAsia="Times New Roman" w:cs="Times New Roman"/>
                <w:lang w:eastAsia="ru-RU"/>
              </w:rPr>
              <w:t xml:space="preserve">, расположенного по адресу: </w:t>
            </w:r>
            <w:proofErr w:type="spellStart"/>
            <w:r w:rsidRPr="003C0DC0">
              <w:rPr>
                <w:rFonts w:eastAsia="Times New Roman" w:cs="Times New Roman"/>
                <w:lang w:eastAsia="ru-RU"/>
              </w:rPr>
              <w:t>г</w:t>
            </w:r>
            <w:proofErr w:type="gramStart"/>
            <w:r w:rsidRPr="003C0DC0">
              <w:rPr>
                <w:rFonts w:eastAsia="Times New Roman" w:cs="Times New Roman"/>
                <w:lang w:eastAsia="ru-RU"/>
              </w:rPr>
              <w:t>.С</w:t>
            </w:r>
            <w:proofErr w:type="gramEnd"/>
            <w:r w:rsidRPr="003C0DC0">
              <w:rPr>
                <w:rFonts w:eastAsia="Times New Roman" w:cs="Times New Roman"/>
                <w:lang w:eastAsia="ru-RU"/>
              </w:rPr>
              <w:t>аратов</w:t>
            </w:r>
            <w:proofErr w:type="spellEnd"/>
            <w:r w:rsidRPr="003C0DC0">
              <w:rPr>
                <w:rFonts w:eastAsia="Times New Roman" w:cs="Times New Roman"/>
                <w:lang w:eastAsia="ru-RU"/>
              </w:rPr>
              <w:t>, ул. им. Посадского И.Н., 246»))</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10401L1122</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47 012,9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Капитальные вложения в объекты государственной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10401L1122</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47 012,9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72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10401L1122</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47 012,9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Муниципальная программа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Подпрограмма «Энергосбережение и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в организациях бюджетной сферы»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Дополнительное образование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50 149,6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45 470,7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47 761,3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50 023,9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45 470,7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47 761,3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50 023,9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45 470,7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47 761,3</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47 823,9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44 470,7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46 261,3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45 408,3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44 470,7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46 261,3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45 408,3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44 470,7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46 261,3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45 408,3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44 470,7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46 261,3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2 294,9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2 294,9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2 294,9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Молодежная политика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общего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Предоставление питания </w:t>
            </w:r>
            <w:proofErr w:type="gramStart"/>
            <w:r w:rsidRPr="003C0DC0">
              <w:rPr>
                <w:rFonts w:eastAsia="Times New Roman" w:cs="Times New Roman"/>
                <w:lang w:eastAsia="ru-RU"/>
              </w:rP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2 534,5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24 002,9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23 325,6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24 184,5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24 002,9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23 325,6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24 184,5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24 002,9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23 325,6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24 184,5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обеспечение деятельности централизованной бухгалтерии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22 238,9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22 449,9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23 278,5</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20 314,8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20 418,4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21 020,5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20 314,8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20 418,4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21 020,5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1 922,9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2 030,3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2 256,8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1 922,9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2 030,3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2 256,8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871,5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5C71F8">
        <w:trPr>
          <w:cantSplit/>
          <w:trHeight w:val="229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846,5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906,0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815,7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846,0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786,5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815,7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846,0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КУЛЬТУРА, КИНЕМАТОГРАФИЯ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культуры, кинематографии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СОЦИАЛЬНАЯ ПОЛИТИКА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27 981,3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28 827,0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28 827,0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Охрана семьи и детства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27 981,3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28 827,0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28 827,0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27 967,4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28 827,0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28 827,0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27 967,4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28 827,0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28 827,0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27 967,4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28 827,0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28 827,0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27 967,4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28 827,0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28 827,0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27 967,4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28 827,0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28 827,0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27 967,4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28 827,0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28 827,0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Погашение кредиторской задолженности прошлых лет за счет межбюджетных трансфертов и за счет средств бюджета города по </w:t>
            </w:r>
            <w:proofErr w:type="spellStart"/>
            <w:r w:rsidRPr="003C0DC0">
              <w:rPr>
                <w:rFonts w:eastAsia="Times New Roman" w:cs="Times New Roman"/>
                <w:lang w:eastAsia="ru-RU"/>
              </w:rPr>
              <w:t>софинансируемым</w:t>
            </w:r>
            <w:proofErr w:type="spellEnd"/>
            <w:r w:rsidRPr="003C0DC0">
              <w:rPr>
                <w:rFonts w:eastAsia="Times New Roman" w:cs="Times New Roman"/>
                <w:lang w:eastAsia="ru-RU"/>
              </w:rPr>
              <w:t xml:space="preserve"> обязательствам, в том числе по программным мероприятиям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непрограммным мероприятиям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4010077900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ФИЗИЧЕСКАЯ КУЛЬТУРА И СПОРТ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Массовый спорт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АДМИНИСТРАЦИЯ ВОЛЖСКОГО РАЙОНА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916 521,2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882 258,4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912 392,1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ОБЩЕГОСУДАРСТВЕННЫЕ ВОПРОСЫ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31 679,8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32 022,9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32 298,5</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31 581,8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32 022,9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32 298,5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31 581,8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32 022,9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32 298,5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территориальных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31 581,8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32 022,9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32 298,5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центрального аппарата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28 759,7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29 030,8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29 303,1</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26 859,9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27 130,8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27 403,1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26 859,9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27 130,8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27 403,1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1 849,8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1 849,8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533,0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533,0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3050004070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494,4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533,0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36,4</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3050004080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36,4</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348,5</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348,5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3050076400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348,5</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3050077400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581,1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624,5</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379,7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341,7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365,7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379,7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244,8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244,8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244,8</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1 353,2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1 399,8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1 448,1</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1 233,2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1 279,8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1 328,1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государственных (муниципальных)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1 233,2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1 279,8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1 328,1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3050077Е00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120,0</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3050077И00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3050077И00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3050077И00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Погашение кредиторской задолженности прошлых лет по расходам на обеспечение функций центрального аппарата </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30500К2020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30500К2020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30500К2020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Судебная система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Выполнение функций органами местного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функций территориальных органов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3050051200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ОБОРОНА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Мобилизационная подготовка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Мероприятия по обеспечению мобилизационной готовности экономики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НАЦИОНАЛЬНАЯ ЭКОНОМИКА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Дорожное хозяйство (дорожные фонды)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«Совершенствование и развитие сети автомобильных дорог»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безопасности дорожного движения»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мероприятий за счет средств дорожного фонда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041030Д000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834,6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ЖИЛИЩНО-КОММУНАЛЬНОЕ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32 538,9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21 903,2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21 775,4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Жилищное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14 215,9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3 677,5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3 548,4</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14 007,8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3 677,5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3 548,4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жилищного хозяйства» на 2018-2022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14 007,8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3 677,5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3 548,4</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14 007,8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3 677,5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3 548,4</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1 099,8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3 177,5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3 048,4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1 099,8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3 177,5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3 048,4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1 099,8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3 177,5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3 048,4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0710108050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9 148,0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9 148,0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0710108100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9 148,0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31300К8030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Коммунальное хозяйство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Организация сбора и вывозы твердых коммунальных отходов с Театральной площади после проведения ярмарок</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3130008130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3130008130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3130008130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96,0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Благоустройство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18 131,0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18 129,7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18 131,0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18 041,4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18 040,1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18 041,4</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«Содержание и благоустройство территорий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17 344,1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17 342,8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17 344,1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«Озеленение территории города и обустройство зеленых зон»</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15 483,6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15 483,6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15 483,6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15 483,6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15 483,6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15 483,6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15 483,6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15 483,6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15 483,6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15 483,6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15 483,6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15 483,6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«Улучшение внешнего облика улиц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526,9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Ликвидация несанкционированного складирования отходов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526,9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526,9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0510308140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526,9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525,6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526,9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«Содержание и развитие отдельных территорий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1 333,6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1 333,6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1 333,6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1 333,6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1 333,6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1 333,6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1 333,6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1 333,6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1 333,6</w:t>
            </w:r>
          </w:p>
        </w:tc>
      </w:tr>
      <w:tr w:rsidR="007E6CAB" w:rsidRPr="003C0DC0" w:rsidTr="00156192">
        <w:trPr>
          <w:trHeight w:val="272"/>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051040М000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1 333,6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1 333,6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1 333,6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«Содержание, ремонт и развитие инженерных сетей»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697,3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«Наружное освещение улиц города»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697,3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697,3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831 435,5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806 876,4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836 862,3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Дошкольное 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293 462,3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274 614,0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283 382,7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291 459,4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274 148,5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282 767,2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291 459,4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274 148,5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282 767,2</w:t>
            </w:r>
          </w:p>
        </w:tc>
      </w:tr>
      <w:tr w:rsidR="007E6CAB" w:rsidRPr="003C0DC0" w:rsidTr="00156192">
        <w:trPr>
          <w:trHeight w:val="272"/>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282 661,3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266 818,6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275 529,4</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118 663,3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119 241,0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120 229,9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118 663,3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119 241,0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120 229,9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118 663,3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119 241,0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120 229,9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12 285,3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12 285,3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12 285,3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151 002,2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147 577,6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155 299,5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151 002,2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147 577,6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155 299,5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1010176700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151 002,2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147 577,6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155 299,5</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710,5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1 917,9</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1 917,9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1 917,9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1010276900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1 917,9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1 917,9</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1 073,2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1010476800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1 073,2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1010476800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1 073,2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1010476800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1 073,2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272"/>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5 807,0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5 319,9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5 807,0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5 319,9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5 807,0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5 319,9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5 807,0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5 412,0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5 319,9</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Муниципальная программа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615,5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Подпрограмма «Энергосбережение и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в организациях бюджетной сферы»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615,5</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615,5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615,5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615,5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415,5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615,5</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«Специальная оценка условий труда»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1 802,9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1 802,9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1 802,9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1 802,9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01</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1 802,9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Общее образование</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449 154,6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447 828,6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466 240,9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447 520,9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447 328,6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465 640,9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общего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447 520,9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447 328,6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465 640,9</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427 281,0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428 206,2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441 823,7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67 088,1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70 157,7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72 021,1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67 088,1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70 157,7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72 021,1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63 720,3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66 290,9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68 154,3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3 367,8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3 866,8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3 866,8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360 192,9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358 048,5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369 802,6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360 192,9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358 048,5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369 802,6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320 964,0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318 407,7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328 860,5</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1030177000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39 228,9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39 640,8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40 942,1</w:t>
            </w:r>
          </w:p>
        </w:tc>
      </w:tr>
      <w:tr w:rsidR="007E6CAB" w:rsidRPr="003C0DC0" w:rsidTr="005C71F8">
        <w:trPr>
          <w:cantSplit/>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w:t>
            </w:r>
            <w:bookmarkStart w:id="0" w:name="_GoBack"/>
            <w:bookmarkEnd w:id="0"/>
            <w:r w:rsidRPr="003C0DC0">
              <w:rPr>
                <w:rFonts w:eastAsia="Times New Roman" w:cs="Times New Roman"/>
                <w:lang w:eastAsia="ru-RU"/>
              </w:rPr>
              <w:t>льные программы начального общего, основного общего и среднего общего образования»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12 089,9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12 089,9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12 405,3</w:t>
            </w:r>
          </w:p>
        </w:tc>
      </w:tr>
      <w:tr w:rsidR="007E6CAB" w:rsidRPr="003C0DC0" w:rsidTr="00156192">
        <w:trPr>
          <w:trHeight w:val="144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3 844,1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3 844,1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3 844,2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874,9</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875,0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762,3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763,0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112,6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112,0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2 969,2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2 969,2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2 969,2</w:t>
            </w:r>
          </w:p>
        </w:tc>
      </w:tr>
      <w:tr w:rsidR="007E6CAB" w:rsidRPr="003C0DC0" w:rsidTr="00156192">
        <w:trPr>
          <w:trHeight w:val="272"/>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1030207080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2 969,2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2 969,2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2 969,2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proofErr w:type="gramStart"/>
            <w:r w:rsidRPr="003C0DC0">
              <w:rPr>
                <w:rFonts w:eastAsia="Times New Roman" w:cs="Times New Roman"/>
                <w:lang w:eastAsia="ru-RU"/>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8 245,8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8 245,8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8 561,1</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5 695,8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5 695,8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6 011,1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4 955,8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4 955,8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5 271,1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740,0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1030277200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2 550,0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1030476900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130,0</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6 902,5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11 281,9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6 902,5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11 281,9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6 902,5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11 281,9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7 700,0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6 352,5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10 381,9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1030679200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Муниципальная программа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Подпрограмма «Энергосбережение и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в организациях бюджетной сферы»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«Специальная оценка условий труда»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131010М000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883,7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762,1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429,3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332,8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Дополнительное образование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51 561,6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48 742,5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50 152,8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51 400,8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48 542,5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49 902,8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51 400,8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48 542,5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49 902,8</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48 660,8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45 542,5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45 852,8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45 877,0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45 542,5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45 852,8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45 877,0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45 542,5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45 852,8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45 877,0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45 542,5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45 852,8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2 660,4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2 660,4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2 660,4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123,4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2 700,0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3 000,0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4 050,0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Обеспечение надлежащего осуществления полномочий по решению вопросов местного значения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1020379200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Муниципальная программа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и энергосбережения в муниципальном образовании «Город Саратов» на период до 2020 года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Подпрограмма «Энергосбережение и повышение </w:t>
            </w:r>
            <w:proofErr w:type="spellStart"/>
            <w:r w:rsidRPr="003C0DC0">
              <w:rPr>
                <w:rFonts w:eastAsia="Times New Roman" w:cs="Times New Roman"/>
                <w:lang w:eastAsia="ru-RU"/>
              </w:rPr>
              <w:t>энергоэффективности</w:t>
            </w:r>
            <w:proofErr w:type="spellEnd"/>
            <w:r w:rsidRPr="003C0DC0">
              <w:rPr>
                <w:rFonts w:eastAsia="Times New Roman" w:cs="Times New Roman"/>
                <w:lang w:eastAsia="ru-RU"/>
              </w:rPr>
              <w:t xml:space="preserve"> в организациях бюджетной сферы»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автономным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112010М000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250,0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03</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31300К5010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160,8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Молодежная политика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13 089,2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12 619,1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13 161,7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13 089,2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12 619,1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13 161,7</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10 538,1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10 068,0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10 610,6</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10 038,1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9 068,0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9 110,6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8 830,2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9 068,0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9 110,6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8 830,2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9 068,0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9 110,6</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1020105010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8 830,2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9 068,0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9 110,6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1 192,4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1 192,4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1 192,4</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10201S2300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15,5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Реализация мероприятий программы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1 500,0</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бюджетным учреждениям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102030М000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500,0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1 000,0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1 500,0</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общего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2 551,1</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2 551,1</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Предоставление питания </w:t>
            </w:r>
            <w:proofErr w:type="gramStart"/>
            <w:r w:rsidRPr="003C0DC0">
              <w:rPr>
                <w:rFonts w:eastAsia="Times New Roman" w:cs="Times New Roman"/>
                <w:lang w:eastAsia="ru-RU"/>
              </w:rP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2 551,1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2 551,1</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1030307090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2 551,1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2 551,1</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24 167,8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23 072,2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23 924,2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24 167,8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23 072,2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23 924,2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прочих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24 167,7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23 072,2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23 924,2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обеспечение деятельности централизованной бухгалтерии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22 421,7</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22 245,0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23 068,4</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20 246,5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21 069,9</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20 032,0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20 246,5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21 069,9</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2 388,5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1 997,3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2 388,5</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1 997,3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1 997,3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3120005020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899,1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229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799,6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827,2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855,8</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685,2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629,0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656,6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685,2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170,6</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3120077300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240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170,6</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170,6</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xml:space="preserve">Обеспечение </w:t>
            </w:r>
            <w:proofErr w:type="gramStart"/>
            <w:r w:rsidRPr="003C0DC0">
              <w:rPr>
                <w:rFonts w:eastAsia="Times New Roman" w:cs="Times New Roman"/>
                <w:lang w:eastAsia="ru-RU"/>
              </w:rPr>
              <w:t>повышения оплаты труда некоторых категорий работников муниципальных учреждений</w:t>
            </w:r>
            <w:proofErr w:type="gramEnd"/>
            <w:r w:rsidRPr="003C0DC0">
              <w:rPr>
                <w:rFonts w:eastAsia="Times New Roman" w:cs="Times New Roman"/>
                <w:lang w:eastAsia="ru-RU"/>
              </w:rPr>
              <w:t xml:space="preserve"> за счет средств местного бюджета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Расходы на выплаты персоналу казенных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31200S2300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47,3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Иные бюджетные ассигнования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Уплата налогов, сборов и иных платежей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07</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09</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31300И0000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850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0,1</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 </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КУЛЬТУРА, КИНЕМАТОГРАФИЯ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вопросы в области культуры, кинематографии</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08</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148,3</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СОЦИАЛЬНАЯ ПОЛИТИКА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19 749,3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20 346,2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20 346,2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Охрана семьи и детства</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19 749,3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20 346,2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20 346,2</w:t>
            </w:r>
          </w:p>
        </w:tc>
      </w:tr>
      <w:tr w:rsidR="007E6CAB" w:rsidRPr="003C0DC0" w:rsidTr="00156192">
        <w:trPr>
          <w:trHeight w:val="272"/>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19 749,3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20 346,2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20 346,2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Подпрограмма «Развитие системы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19 749,3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20 346,2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20 346,2</w:t>
            </w:r>
          </w:p>
        </w:tc>
      </w:tr>
      <w:tr w:rsidR="007E6CAB" w:rsidRPr="003C0DC0" w:rsidTr="00156192">
        <w:trPr>
          <w:trHeight w:val="115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19 749,3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20 346,2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20 346,2</w:t>
            </w:r>
          </w:p>
        </w:tc>
      </w:tr>
      <w:tr w:rsidR="007E6CAB" w:rsidRPr="003C0DC0" w:rsidTr="00156192">
        <w:trPr>
          <w:trHeight w:val="870"/>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19 749,3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20 346,2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20 346,2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Социальное обеспечение и иные выплаты населению</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19 749,3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20 346,2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20 346,2</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04</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1010377900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320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19 749,3</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20 346,2</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20 346,2</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ФИЗИЧЕСКАЯ КУЛЬТУРА И СПОРТ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Массовый спорт</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3100000000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r>
      <w:tr w:rsidR="007E6CAB" w:rsidRPr="003C0DC0" w:rsidTr="00156192">
        <w:trPr>
          <w:trHeight w:val="34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Другие непрограммные мероприятия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3130000000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Субсидии исполнительным органам территориального общественного самоуправления</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600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r>
      <w:tr w:rsidR="007E6CAB" w:rsidRPr="003C0DC0" w:rsidTr="00156192">
        <w:trPr>
          <w:trHeight w:val="585"/>
        </w:trPr>
        <w:tc>
          <w:tcPr>
            <w:tcW w:w="6663" w:type="dxa"/>
            <w:shd w:val="clear" w:color="auto" w:fill="auto"/>
            <w:vAlign w:val="center"/>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lastRenderedPageBreak/>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255</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11</w:t>
            </w:r>
          </w:p>
        </w:tc>
        <w:tc>
          <w:tcPr>
            <w:tcW w:w="567"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02</w:t>
            </w:r>
          </w:p>
        </w:tc>
        <w:tc>
          <w:tcPr>
            <w:tcW w:w="1632"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3130008060</w:t>
            </w:r>
          </w:p>
        </w:tc>
        <w:tc>
          <w:tcPr>
            <w:tcW w:w="636" w:type="dxa"/>
            <w:shd w:val="clear" w:color="auto" w:fill="auto"/>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630</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c>
          <w:tcPr>
            <w:tcW w:w="1559" w:type="dxa"/>
            <w:shd w:val="clear" w:color="auto" w:fill="auto"/>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61,8</w:t>
            </w:r>
          </w:p>
        </w:tc>
      </w:tr>
      <w:tr w:rsidR="003C0DC0" w:rsidRPr="003C0DC0" w:rsidTr="00156192">
        <w:trPr>
          <w:trHeight w:val="360"/>
        </w:trPr>
        <w:tc>
          <w:tcPr>
            <w:tcW w:w="6663" w:type="dxa"/>
            <w:shd w:val="clear" w:color="auto" w:fill="auto"/>
            <w:noWrap/>
            <w:vAlign w:val="bottom"/>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ВСЕГО</w:t>
            </w:r>
          </w:p>
        </w:tc>
        <w:tc>
          <w:tcPr>
            <w:tcW w:w="709" w:type="dxa"/>
            <w:shd w:val="clear" w:color="auto" w:fill="auto"/>
            <w:noWrap/>
            <w:vAlign w:val="bottom"/>
            <w:hideMark/>
          </w:tcPr>
          <w:p w:rsidR="003C0DC0" w:rsidRPr="003C0DC0" w:rsidRDefault="003C0DC0" w:rsidP="003C0DC0">
            <w:pPr>
              <w:jc w:val="center"/>
              <w:rPr>
                <w:rFonts w:eastAsia="Times New Roman" w:cs="Times New Roman"/>
                <w:lang w:eastAsia="ru-RU"/>
              </w:rPr>
            </w:pPr>
            <w:r w:rsidRPr="003C0DC0">
              <w:rPr>
                <w:rFonts w:eastAsia="Times New Roman" w:cs="Times New Roman"/>
                <w:lang w:eastAsia="ru-RU"/>
              </w:rPr>
              <w:t> </w:t>
            </w:r>
          </w:p>
        </w:tc>
        <w:tc>
          <w:tcPr>
            <w:tcW w:w="567" w:type="dxa"/>
            <w:shd w:val="clear" w:color="auto" w:fill="auto"/>
            <w:noWrap/>
            <w:vAlign w:val="bottom"/>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w:t>
            </w:r>
          </w:p>
        </w:tc>
        <w:tc>
          <w:tcPr>
            <w:tcW w:w="567" w:type="dxa"/>
            <w:shd w:val="clear" w:color="auto" w:fill="auto"/>
            <w:noWrap/>
            <w:vAlign w:val="bottom"/>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w:t>
            </w:r>
          </w:p>
        </w:tc>
        <w:tc>
          <w:tcPr>
            <w:tcW w:w="1632" w:type="dxa"/>
            <w:shd w:val="clear" w:color="auto" w:fill="auto"/>
            <w:noWrap/>
            <w:vAlign w:val="bottom"/>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w:t>
            </w:r>
          </w:p>
        </w:tc>
        <w:tc>
          <w:tcPr>
            <w:tcW w:w="636" w:type="dxa"/>
            <w:shd w:val="clear" w:color="auto" w:fill="auto"/>
            <w:noWrap/>
            <w:vAlign w:val="bottom"/>
            <w:hideMark/>
          </w:tcPr>
          <w:p w:rsidR="003C0DC0" w:rsidRPr="003C0DC0" w:rsidRDefault="003C0DC0" w:rsidP="003C0DC0">
            <w:pPr>
              <w:rPr>
                <w:rFonts w:eastAsia="Times New Roman" w:cs="Times New Roman"/>
                <w:lang w:eastAsia="ru-RU"/>
              </w:rPr>
            </w:pPr>
            <w:r w:rsidRPr="003C0DC0">
              <w:rPr>
                <w:rFonts w:eastAsia="Times New Roman" w:cs="Times New Roman"/>
                <w:lang w:eastAsia="ru-RU"/>
              </w:rPr>
              <w:t> </w:t>
            </w:r>
          </w:p>
        </w:tc>
        <w:tc>
          <w:tcPr>
            <w:tcW w:w="1559" w:type="dxa"/>
            <w:shd w:val="clear" w:color="auto" w:fill="auto"/>
            <w:noWrap/>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13 977 555,6</w:t>
            </w:r>
          </w:p>
        </w:tc>
        <w:tc>
          <w:tcPr>
            <w:tcW w:w="1559" w:type="dxa"/>
            <w:shd w:val="clear" w:color="auto" w:fill="auto"/>
            <w:noWrap/>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11 820 379,7</w:t>
            </w:r>
          </w:p>
        </w:tc>
        <w:tc>
          <w:tcPr>
            <w:tcW w:w="1559" w:type="dxa"/>
            <w:shd w:val="clear" w:color="auto" w:fill="auto"/>
            <w:noWrap/>
            <w:vAlign w:val="bottom"/>
            <w:hideMark/>
          </w:tcPr>
          <w:p w:rsidR="003C0DC0" w:rsidRPr="003C0DC0" w:rsidRDefault="003C0DC0" w:rsidP="003C0DC0">
            <w:pPr>
              <w:jc w:val="right"/>
              <w:rPr>
                <w:rFonts w:eastAsia="Times New Roman" w:cs="Times New Roman"/>
                <w:lang w:eastAsia="ru-RU"/>
              </w:rPr>
            </w:pPr>
            <w:r w:rsidRPr="003C0DC0">
              <w:rPr>
                <w:rFonts w:eastAsia="Times New Roman" w:cs="Times New Roman"/>
                <w:lang w:eastAsia="ru-RU"/>
              </w:rPr>
              <w:t>12 210 213,4</w:t>
            </w:r>
          </w:p>
        </w:tc>
      </w:tr>
    </w:tbl>
    <w:p w:rsidR="00BE7B40" w:rsidRPr="00BC7740" w:rsidRDefault="00BE7B40" w:rsidP="00BE7B40"/>
    <w:p w:rsidR="00E2598B" w:rsidRPr="00BE7B40" w:rsidRDefault="00E2598B" w:rsidP="00BE7B40"/>
    <w:sectPr w:rsidR="00E2598B" w:rsidRPr="00BE7B40" w:rsidSect="00797A22">
      <w:headerReference w:type="even" r:id="rId8"/>
      <w:headerReference w:type="default" r:id="rId9"/>
      <w:pgSz w:w="16838" w:h="11906" w:orient="landscape"/>
      <w:pgMar w:top="2127"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0C1" w:rsidRDefault="00F170C1" w:rsidP="00BE7B40">
      <w:r>
        <w:separator/>
      </w:r>
    </w:p>
  </w:endnote>
  <w:endnote w:type="continuationSeparator" w:id="0">
    <w:p w:rsidR="00F170C1" w:rsidRDefault="00F170C1" w:rsidP="00BE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0C1" w:rsidRDefault="00F170C1" w:rsidP="00BE7B40">
      <w:r>
        <w:separator/>
      </w:r>
    </w:p>
  </w:footnote>
  <w:footnote w:type="continuationSeparator" w:id="0">
    <w:p w:rsidR="00F170C1" w:rsidRDefault="00F170C1" w:rsidP="00BE7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0C1" w:rsidRDefault="00F170C1" w:rsidP="007E6CAB">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F170C1" w:rsidRDefault="00F170C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0C1" w:rsidRDefault="00F170C1" w:rsidP="007E6CAB">
    <w:pPr>
      <w:pStyle w:val="a5"/>
      <w:framePr w:wrap="around" w:vAnchor="text" w:hAnchor="margin" w:xAlign="center" w:y="1"/>
      <w:rPr>
        <w:rStyle w:val="a9"/>
      </w:rPr>
    </w:pPr>
  </w:p>
  <w:p w:rsidR="00F170C1" w:rsidRDefault="00F170C1" w:rsidP="007E6CAB">
    <w:pPr>
      <w:pStyle w:val="a5"/>
      <w:framePr w:wrap="around" w:vAnchor="text" w:hAnchor="margin" w:xAlign="center" w:y="1"/>
      <w:rPr>
        <w:rStyle w:val="a9"/>
      </w:rPr>
    </w:pPr>
  </w:p>
  <w:p w:rsidR="00F170C1" w:rsidRDefault="00F170C1" w:rsidP="007E6CAB">
    <w:pPr>
      <w:pStyle w:val="a5"/>
      <w:framePr w:wrap="around" w:vAnchor="text" w:hAnchor="margin" w:xAlign="center" w:y="1"/>
      <w:rPr>
        <w:rStyle w:val="a9"/>
      </w:rPr>
    </w:pPr>
  </w:p>
  <w:p w:rsidR="00F170C1" w:rsidRDefault="00F170C1" w:rsidP="007E6CAB">
    <w:pPr>
      <w:pStyle w:val="a5"/>
      <w:framePr w:wrap="around" w:vAnchor="text" w:hAnchor="margin" w:xAlign="center" w:y="1"/>
      <w:rPr>
        <w:rStyle w:val="a9"/>
      </w:rPr>
    </w:pPr>
  </w:p>
  <w:p w:rsidR="00F170C1" w:rsidRDefault="00F170C1" w:rsidP="00797A22">
    <w:pPr>
      <w:pStyle w:val="a5"/>
      <w:framePr w:wrap="around" w:vAnchor="text" w:hAnchor="margin" w:xAlign="center" w:y="1"/>
      <w:jc w:val="center"/>
      <w:rPr>
        <w:rStyle w:val="a9"/>
      </w:rPr>
    </w:pPr>
    <w:r>
      <w:rPr>
        <w:rStyle w:val="a9"/>
      </w:rPr>
      <w:fldChar w:fldCharType="begin"/>
    </w:r>
    <w:r>
      <w:rPr>
        <w:rStyle w:val="a9"/>
      </w:rPr>
      <w:instrText xml:space="preserve">PAGE  </w:instrText>
    </w:r>
    <w:r>
      <w:rPr>
        <w:rStyle w:val="a9"/>
      </w:rPr>
      <w:fldChar w:fldCharType="separate"/>
    </w:r>
    <w:r w:rsidR="005C71F8">
      <w:rPr>
        <w:rStyle w:val="a9"/>
        <w:noProof/>
      </w:rPr>
      <w:t>258</w:t>
    </w:r>
    <w:r>
      <w:rPr>
        <w:rStyle w:val="a9"/>
      </w:rPr>
      <w:fldChar w:fldCharType="end"/>
    </w:r>
  </w:p>
  <w:p w:rsidR="00F170C1" w:rsidRDefault="00F170C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defaultTabStop w:val="708"/>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BE7B40"/>
    <w:rsid w:val="000B6384"/>
    <w:rsid w:val="00156192"/>
    <w:rsid w:val="00191EFF"/>
    <w:rsid w:val="00206EB2"/>
    <w:rsid w:val="002C3F39"/>
    <w:rsid w:val="003C0DC0"/>
    <w:rsid w:val="004B6A12"/>
    <w:rsid w:val="005625F2"/>
    <w:rsid w:val="005C71F8"/>
    <w:rsid w:val="006808C6"/>
    <w:rsid w:val="00797A22"/>
    <w:rsid w:val="007E6CAB"/>
    <w:rsid w:val="00891317"/>
    <w:rsid w:val="00A24CAF"/>
    <w:rsid w:val="00B912FD"/>
    <w:rsid w:val="00BE7B40"/>
    <w:rsid w:val="00C35BBB"/>
    <w:rsid w:val="00DC313E"/>
    <w:rsid w:val="00E2598B"/>
    <w:rsid w:val="00EC577E"/>
    <w:rsid w:val="00F170C1"/>
    <w:rsid w:val="00F640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E7B40"/>
    <w:rPr>
      <w:color w:val="0000FF"/>
      <w:u w:val="single"/>
    </w:rPr>
  </w:style>
  <w:style w:type="character" w:styleId="a4">
    <w:name w:val="FollowedHyperlink"/>
    <w:basedOn w:val="a0"/>
    <w:uiPriority w:val="99"/>
    <w:semiHidden/>
    <w:unhideWhenUsed/>
    <w:rsid w:val="00BE7B40"/>
    <w:rPr>
      <w:color w:val="800080"/>
      <w:u w:val="single"/>
    </w:rPr>
  </w:style>
  <w:style w:type="paragraph" w:customStyle="1" w:styleId="xl64">
    <w:name w:val="xl64"/>
    <w:basedOn w:val="a"/>
    <w:rsid w:val="00BE7B40"/>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BE7B40"/>
    <w:pPr>
      <w:spacing w:before="100" w:beforeAutospacing="1" w:after="100" w:afterAutospacing="1"/>
      <w:jc w:val="right"/>
    </w:pPr>
    <w:rPr>
      <w:rFonts w:eastAsia="Times New Roman" w:cs="Times New Roman"/>
      <w:lang w:eastAsia="ru-RU"/>
    </w:rPr>
  </w:style>
  <w:style w:type="paragraph" w:customStyle="1" w:styleId="xl66">
    <w:name w:val="xl66"/>
    <w:basedOn w:val="a"/>
    <w:rsid w:val="00BE7B40"/>
    <w:pPr>
      <w:spacing w:before="100" w:beforeAutospacing="1" w:after="100" w:afterAutospacing="1"/>
    </w:pPr>
    <w:rPr>
      <w:rFonts w:eastAsia="Times New Roman" w:cs="Times New Roman"/>
      <w:lang w:eastAsia="ru-RU"/>
    </w:rPr>
  </w:style>
  <w:style w:type="paragraph" w:customStyle="1" w:styleId="xl67">
    <w:name w:val="xl67"/>
    <w:basedOn w:val="a"/>
    <w:rsid w:val="00BE7B4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68">
    <w:name w:val="xl68"/>
    <w:basedOn w:val="a"/>
    <w:rsid w:val="00BE7B40"/>
    <w:pPr>
      <w:pBdr>
        <w:top w:val="single" w:sz="4" w:space="0" w:color="auto"/>
        <w:left w:val="single" w:sz="4" w:space="0" w:color="auto"/>
        <w:bottom w:val="single" w:sz="4" w:space="0" w:color="auto"/>
      </w:pBdr>
      <w:spacing w:before="100" w:beforeAutospacing="1" w:after="100" w:afterAutospacing="1"/>
    </w:pPr>
    <w:rPr>
      <w:rFonts w:eastAsia="Times New Roman" w:cs="Times New Roman"/>
      <w:lang w:eastAsia="ru-RU"/>
    </w:rPr>
  </w:style>
  <w:style w:type="paragraph" w:customStyle="1" w:styleId="xl69">
    <w:name w:val="xl69"/>
    <w:basedOn w:val="a"/>
    <w:rsid w:val="00BE7B4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0">
    <w:name w:val="xl70"/>
    <w:basedOn w:val="a"/>
    <w:rsid w:val="00BE7B40"/>
    <w:pPr>
      <w:pBdr>
        <w:top w:val="single" w:sz="4" w:space="0" w:color="auto"/>
        <w:bottom w:val="single" w:sz="4" w:space="0" w:color="auto"/>
        <w:right w:val="single" w:sz="4" w:space="0" w:color="auto"/>
      </w:pBdr>
      <w:spacing w:before="100" w:beforeAutospacing="1" w:after="100" w:afterAutospacing="1"/>
      <w:jc w:val="center"/>
    </w:pPr>
    <w:rPr>
      <w:rFonts w:eastAsia="Times New Roman" w:cs="Times New Roman"/>
      <w:lang w:eastAsia="ru-RU"/>
    </w:rPr>
  </w:style>
  <w:style w:type="paragraph" w:customStyle="1" w:styleId="xl71">
    <w:name w:val="xl71"/>
    <w:basedOn w:val="a"/>
    <w:rsid w:val="00BE7B40"/>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2">
    <w:name w:val="xl72"/>
    <w:basedOn w:val="a"/>
    <w:rsid w:val="00BE7B40"/>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3">
    <w:name w:val="xl73"/>
    <w:basedOn w:val="a"/>
    <w:rsid w:val="00BE7B40"/>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4">
    <w:name w:val="xl74"/>
    <w:basedOn w:val="a"/>
    <w:rsid w:val="00BE7B40"/>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5">
    <w:name w:val="xl75"/>
    <w:basedOn w:val="a"/>
    <w:rsid w:val="00BE7B40"/>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lang w:eastAsia="ru-RU"/>
    </w:rPr>
  </w:style>
  <w:style w:type="paragraph" w:customStyle="1" w:styleId="xl76">
    <w:name w:val="xl76"/>
    <w:basedOn w:val="a"/>
    <w:rsid w:val="00BE7B40"/>
    <w:pPr>
      <w:pBdr>
        <w:left w:val="single" w:sz="4" w:space="0" w:color="auto"/>
        <w:bottom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77">
    <w:name w:val="xl77"/>
    <w:basedOn w:val="a"/>
    <w:rsid w:val="00BE7B40"/>
    <w:pPr>
      <w:pBdr>
        <w:left w:val="single" w:sz="4" w:space="0" w:color="auto"/>
        <w:bottom w:val="single" w:sz="4" w:space="0" w:color="auto"/>
      </w:pBdr>
      <w:spacing w:before="100" w:beforeAutospacing="1" w:after="100" w:afterAutospacing="1"/>
      <w:jc w:val="right"/>
    </w:pPr>
    <w:rPr>
      <w:rFonts w:eastAsia="Times New Roman" w:cs="Times New Roman"/>
      <w:lang w:eastAsia="ru-RU"/>
    </w:rPr>
  </w:style>
  <w:style w:type="paragraph" w:customStyle="1" w:styleId="xl78">
    <w:name w:val="xl78"/>
    <w:basedOn w:val="a"/>
    <w:rsid w:val="00BE7B40"/>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79">
    <w:name w:val="xl79"/>
    <w:basedOn w:val="a"/>
    <w:rsid w:val="00BE7B40"/>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0">
    <w:name w:val="xl80"/>
    <w:basedOn w:val="a"/>
    <w:rsid w:val="00BE7B40"/>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1">
    <w:name w:val="xl81"/>
    <w:basedOn w:val="a"/>
    <w:rsid w:val="00BE7B40"/>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2">
    <w:name w:val="xl82"/>
    <w:basedOn w:val="a"/>
    <w:rsid w:val="00BE7B40"/>
    <w:pPr>
      <w:pBdr>
        <w:left w:val="single" w:sz="4" w:space="0" w:color="auto"/>
        <w:bottom w:val="single" w:sz="4" w:space="0" w:color="auto"/>
      </w:pBdr>
      <w:spacing w:before="100" w:beforeAutospacing="1" w:after="100" w:afterAutospacing="1"/>
      <w:textAlignment w:val="center"/>
    </w:pPr>
    <w:rPr>
      <w:rFonts w:eastAsia="Times New Roman" w:cs="Times New Roman"/>
      <w:lang w:eastAsia="ru-RU"/>
    </w:rPr>
  </w:style>
  <w:style w:type="paragraph" w:customStyle="1" w:styleId="xl83">
    <w:name w:val="xl83"/>
    <w:basedOn w:val="a"/>
    <w:rsid w:val="00BE7B40"/>
    <w:pPr>
      <w:pBdr>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84">
    <w:name w:val="xl84"/>
    <w:basedOn w:val="a"/>
    <w:rsid w:val="00BE7B40"/>
    <w:pPr>
      <w:pBdr>
        <w:left w:val="single" w:sz="4" w:space="0" w:color="auto"/>
      </w:pBdr>
      <w:spacing w:before="100" w:beforeAutospacing="1" w:after="100" w:afterAutospacing="1"/>
      <w:jc w:val="right"/>
    </w:pPr>
    <w:rPr>
      <w:rFonts w:eastAsia="Times New Roman" w:cs="Times New Roman"/>
      <w:lang w:eastAsia="ru-RU"/>
    </w:rPr>
  </w:style>
  <w:style w:type="paragraph" w:customStyle="1" w:styleId="xl85">
    <w:name w:val="xl85"/>
    <w:basedOn w:val="a"/>
    <w:rsid w:val="00BE7B40"/>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6">
    <w:name w:val="xl86"/>
    <w:basedOn w:val="a"/>
    <w:rsid w:val="00BE7B40"/>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7">
    <w:name w:val="xl87"/>
    <w:basedOn w:val="a"/>
    <w:rsid w:val="00BE7B40"/>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8">
    <w:name w:val="xl88"/>
    <w:basedOn w:val="a"/>
    <w:rsid w:val="00BE7B40"/>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9">
    <w:name w:val="xl89"/>
    <w:basedOn w:val="a"/>
    <w:rsid w:val="00BE7B40"/>
    <w:pPr>
      <w:pBdr>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90">
    <w:name w:val="xl90"/>
    <w:basedOn w:val="a"/>
    <w:rsid w:val="00BE7B40"/>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91">
    <w:name w:val="xl91"/>
    <w:basedOn w:val="a"/>
    <w:rsid w:val="00BE7B40"/>
    <w:pPr>
      <w:pBdr>
        <w:top w:val="single" w:sz="4" w:space="0" w:color="auto"/>
        <w:left w:val="single" w:sz="4" w:space="0" w:color="auto"/>
      </w:pBdr>
      <w:spacing w:before="100" w:beforeAutospacing="1" w:after="100" w:afterAutospacing="1"/>
      <w:jc w:val="right"/>
    </w:pPr>
    <w:rPr>
      <w:rFonts w:eastAsia="Times New Roman" w:cs="Times New Roman"/>
      <w:lang w:eastAsia="ru-RU"/>
    </w:rPr>
  </w:style>
  <w:style w:type="paragraph" w:customStyle="1" w:styleId="xl92">
    <w:name w:val="xl92"/>
    <w:basedOn w:val="a"/>
    <w:rsid w:val="00BE7B40"/>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3">
    <w:name w:val="xl93"/>
    <w:basedOn w:val="a"/>
    <w:rsid w:val="00BE7B40"/>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4">
    <w:name w:val="xl94"/>
    <w:basedOn w:val="a"/>
    <w:rsid w:val="00BE7B40"/>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5">
    <w:name w:val="xl95"/>
    <w:basedOn w:val="a"/>
    <w:rsid w:val="00BE7B40"/>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6">
    <w:name w:val="xl96"/>
    <w:basedOn w:val="a"/>
    <w:rsid w:val="00BE7B40"/>
    <w:pPr>
      <w:pBdr>
        <w:top w:val="single" w:sz="4" w:space="0" w:color="auto"/>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97">
    <w:name w:val="xl97"/>
    <w:basedOn w:val="a"/>
    <w:rsid w:val="00BE7B40"/>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8">
    <w:name w:val="xl98"/>
    <w:basedOn w:val="a"/>
    <w:rsid w:val="00BE7B40"/>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9">
    <w:name w:val="xl99"/>
    <w:basedOn w:val="a"/>
    <w:rsid w:val="00BE7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100">
    <w:name w:val="xl100"/>
    <w:basedOn w:val="a"/>
    <w:rsid w:val="00BE7B4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101">
    <w:name w:val="xl101"/>
    <w:basedOn w:val="a"/>
    <w:rsid w:val="00BE7B4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102">
    <w:name w:val="xl102"/>
    <w:basedOn w:val="a"/>
    <w:rsid w:val="00BE7B40"/>
    <w:pPr>
      <w:spacing w:before="100" w:beforeAutospacing="1" w:after="100" w:afterAutospacing="1"/>
      <w:jc w:val="center"/>
    </w:pPr>
    <w:rPr>
      <w:rFonts w:eastAsia="Times New Roman" w:cs="Times New Roman"/>
      <w:lang w:eastAsia="ru-RU"/>
    </w:rPr>
  </w:style>
  <w:style w:type="paragraph" w:customStyle="1" w:styleId="xl103">
    <w:name w:val="xl103"/>
    <w:basedOn w:val="a"/>
    <w:rsid w:val="00BE7B40"/>
    <w:pPr>
      <w:spacing w:before="100" w:beforeAutospacing="1" w:after="100" w:afterAutospacing="1"/>
      <w:textAlignment w:val="center"/>
    </w:pPr>
    <w:rPr>
      <w:rFonts w:eastAsia="Times New Roman" w:cs="Times New Roman"/>
      <w:lang w:eastAsia="ru-RU"/>
    </w:rPr>
  </w:style>
  <w:style w:type="paragraph" w:styleId="a5">
    <w:name w:val="header"/>
    <w:basedOn w:val="a"/>
    <w:link w:val="a6"/>
    <w:uiPriority w:val="99"/>
    <w:unhideWhenUsed/>
    <w:rsid w:val="00BE7B40"/>
    <w:pPr>
      <w:tabs>
        <w:tab w:val="center" w:pos="4677"/>
        <w:tab w:val="right" w:pos="9355"/>
      </w:tabs>
    </w:pPr>
  </w:style>
  <w:style w:type="character" w:customStyle="1" w:styleId="a6">
    <w:name w:val="Верхний колонтитул Знак"/>
    <w:basedOn w:val="a0"/>
    <w:link w:val="a5"/>
    <w:uiPriority w:val="99"/>
    <w:rsid w:val="00BE7B40"/>
  </w:style>
  <w:style w:type="paragraph" w:styleId="a7">
    <w:name w:val="footer"/>
    <w:basedOn w:val="a"/>
    <w:link w:val="a8"/>
    <w:uiPriority w:val="99"/>
    <w:unhideWhenUsed/>
    <w:rsid w:val="00BE7B40"/>
    <w:pPr>
      <w:tabs>
        <w:tab w:val="center" w:pos="4677"/>
        <w:tab w:val="right" w:pos="9355"/>
      </w:tabs>
    </w:pPr>
  </w:style>
  <w:style w:type="character" w:customStyle="1" w:styleId="a8">
    <w:name w:val="Нижний колонтитул Знак"/>
    <w:basedOn w:val="a0"/>
    <w:link w:val="a7"/>
    <w:uiPriority w:val="99"/>
    <w:rsid w:val="00BE7B40"/>
  </w:style>
  <w:style w:type="character" w:styleId="a9">
    <w:name w:val="page number"/>
    <w:basedOn w:val="a0"/>
    <w:uiPriority w:val="99"/>
    <w:semiHidden/>
    <w:unhideWhenUsed/>
    <w:rsid w:val="00BE7B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6562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VECO~1\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22</TotalTime>
  <Pages>258</Pages>
  <Words>64105</Words>
  <Characters>365402</Characters>
  <Application>Microsoft Office Word</Application>
  <DocSecurity>0</DocSecurity>
  <Lines>3045</Lines>
  <Paragraphs>857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ShvecovaEE</dc:creator>
  <cp:lastModifiedBy>bfk2</cp:lastModifiedBy>
  <cp:revision>8</cp:revision>
  <dcterms:created xsi:type="dcterms:W3CDTF">2018-04-18T14:30:00Z</dcterms:created>
  <dcterms:modified xsi:type="dcterms:W3CDTF">2018-04-19T13:34:00Z</dcterms:modified>
</cp:coreProperties>
</file>